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D4219" w14:textId="0B8A4C72" w:rsidR="00E90E49" w:rsidRPr="000E2040" w:rsidRDefault="001D5A9F" w:rsidP="001D5A9F">
      <w:pPr>
        <w:pStyle w:val="3GPPHeader"/>
        <w:rPr>
          <w:szCs w:val="24"/>
        </w:rPr>
      </w:pPr>
      <w:r w:rsidRPr="000E2040">
        <w:rPr>
          <w:rFonts w:cs="Arial"/>
          <w:szCs w:val="24"/>
          <w:lang w:val="en-US"/>
        </w:rPr>
        <w:t xml:space="preserve">3GPP TSG RAN WG1 </w:t>
      </w:r>
      <w:r w:rsidR="00CB6B2D" w:rsidRPr="000E2040">
        <w:rPr>
          <w:rFonts w:cs="Arial"/>
          <w:szCs w:val="24"/>
          <w:lang w:val="en-US"/>
        </w:rPr>
        <w:t xml:space="preserve">Meeting </w:t>
      </w:r>
      <w:r w:rsidRPr="000E2040">
        <w:rPr>
          <w:rFonts w:cs="Arial"/>
          <w:szCs w:val="24"/>
          <w:lang w:val="en-US"/>
        </w:rPr>
        <w:t>#97</w:t>
      </w:r>
      <w:r w:rsidRPr="000E2040">
        <w:rPr>
          <w:rFonts w:cs="Arial"/>
          <w:szCs w:val="24"/>
          <w:lang w:val="en-US"/>
        </w:rPr>
        <w:tab/>
      </w:r>
      <w:r w:rsidR="00940D7B" w:rsidRPr="000E2040">
        <w:rPr>
          <w:rFonts w:cs="Arial"/>
          <w:szCs w:val="24"/>
          <w:lang w:val="en-US"/>
        </w:rPr>
        <w:t>R1-1907397</w:t>
      </w:r>
      <w:r w:rsidR="00A62DAC" w:rsidRPr="000E2040">
        <w:rPr>
          <w:rFonts w:cs="Arial"/>
          <w:szCs w:val="24"/>
          <w:lang w:val="en-US"/>
        </w:rPr>
        <w:br/>
      </w:r>
      <w:r w:rsidRPr="000E2040">
        <w:rPr>
          <w:rFonts w:cs="Arial"/>
          <w:szCs w:val="24"/>
          <w:lang w:val="en-US"/>
        </w:rPr>
        <w:t>Reno, USA, May 13</w:t>
      </w:r>
      <w:r w:rsidRPr="000E2040">
        <w:rPr>
          <w:rFonts w:cs="Arial"/>
          <w:szCs w:val="24"/>
          <w:vertAlign w:val="superscript"/>
          <w:lang w:val="en-US"/>
        </w:rPr>
        <w:t>th</w:t>
      </w:r>
      <w:r w:rsidR="000E2040">
        <w:rPr>
          <w:rFonts w:cs="Arial"/>
          <w:szCs w:val="24"/>
          <w:lang w:val="en-US"/>
        </w:rPr>
        <w:t xml:space="preserve"> </w:t>
      </w:r>
      <w:r w:rsidRPr="000E2040">
        <w:rPr>
          <w:rFonts w:cs="Arial"/>
          <w:szCs w:val="24"/>
          <w:lang w:val="en-US"/>
        </w:rPr>
        <w:t>– 17</w:t>
      </w:r>
      <w:r w:rsidRPr="000E2040">
        <w:rPr>
          <w:rFonts w:cs="Arial"/>
          <w:szCs w:val="24"/>
          <w:vertAlign w:val="superscript"/>
          <w:lang w:val="en-US"/>
        </w:rPr>
        <w:t>th</w:t>
      </w:r>
      <w:bookmarkStart w:id="0" w:name="_GoBack"/>
      <w:bookmarkEnd w:id="0"/>
      <w:r w:rsidRPr="000E2040">
        <w:rPr>
          <w:rFonts w:cs="Arial"/>
          <w:szCs w:val="24"/>
          <w:lang w:val="en-US"/>
        </w:rPr>
        <w:t>, 2019</w:t>
      </w:r>
    </w:p>
    <w:p w14:paraId="606D9DC9" w14:textId="3F5598B8" w:rsidR="00E90E49" w:rsidRPr="00CB360A" w:rsidRDefault="00E90E49" w:rsidP="00311702">
      <w:pPr>
        <w:pStyle w:val="3GPPHeader"/>
        <w:rPr>
          <w:sz w:val="22"/>
          <w:szCs w:val="22"/>
          <w:lang w:val="en-US"/>
        </w:rPr>
      </w:pPr>
      <w:r w:rsidRPr="00CB360A">
        <w:rPr>
          <w:sz w:val="22"/>
          <w:szCs w:val="22"/>
          <w:lang w:val="en-US"/>
        </w:rPr>
        <w:t>Agenda Item:</w:t>
      </w:r>
      <w:r w:rsidRPr="00CB360A">
        <w:rPr>
          <w:sz w:val="22"/>
          <w:szCs w:val="22"/>
          <w:lang w:val="en-US"/>
        </w:rPr>
        <w:tab/>
      </w:r>
      <w:r w:rsidR="00B41B82">
        <w:rPr>
          <w:sz w:val="22"/>
          <w:szCs w:val="22"/>
          <w:lang w:val="en-US"/>
        </w:rPr>
        <w:t>7</w:t>
      </w:r>
      <w:r w:rsidR="00DA3DE1" w:rsidRPr="00CB360A">
        <w:rPr>
          <w:sz w:val="22"/>
          <w:szCs w:val="22"/>
          <w:lang w:val="en-US"/>
        </w:rPr>
        <w:t>.</w:t>
      </w:r>
      <w:r w:rsidR="002C5910">
        <w:rPr>
          <w:sz w:val="22"/>
          <w:szCs w:val="22"/>
          <w:lang w:val="en-US"/>
        </w:rPr>
        <w:t>2</w:t>
      </w:r>
      <w:r w:rsidR="00E855DA">
        <w:rPr>
          <w:sz w:val="22"/>
          <w:szCs w:val="22"/>
          <w:lang w:val="en-US"/>
        </w:rPr>
        <w:t>.</w:t>
      </w:r>
      <w:r w:rsidR="002C5910">
        <w:rPr>
          <w:sz w:val="22"/>
          <w:szCs w:val="22"/>
          <w:lang w:val="en-US"/>
        </w:rPr>
        <w:t>7</w:t>
      </w:r>
      <w:r w:rsidR="009A1A91">
        <w:rPr>
          <w:sz w:val="22"/>
          <w:szCs w:val="22"/>
          <w:lang w:val="en-US"/>
        </w:rPr>
        <w:t>.2</w:t>
      </w:r>
    </w:p>
    <w:p w14:paraId="684B06A7" w14:textId="1D1F4D5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674D0E95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266C2E" w:rsidRPr="00266C2E">
        <w:rPr>
          <w:sz w:val="22"/>
          <w:szCs w:val="22"/>
        </w:rPr>
        <w:t xml:space="preserve">IMT2020 self-evaluation - On </w:t>
      </w:r>
      <w:proofErr w:type="spellStart"/>
      <w:r w:rsidR="00266C2E" w:rsidRPr="00266C2E">
        <w:rPr>
          <w:sz w:val="22"/>
          <w:szCs w:val="22"/>
        </w:rPr>
        <w:t>eMBB</w:t>
      </w:r>
      <w:proofErr w:type="spellEnd"/>
      <w:r w:rsidR="00266C2E" w:rsidRPr="00266C2E">
        <w:rPr>
          <w:sz w:val="22"/>
          <w:szCs w:val="22"/>
        </w:rPr>
        <w:t xml:space="preserve"> spectral efficiency with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C547980" w14:textId="77777777" w:rsidR="00FB4F04" w:rsidRDefault="00A320AE" w:rsidP="00A320AE">
      <w:r>
        <w:t xml:space="preserve">This contribution </w:t>
      </w:r>
      <w:r w:rsidR="00843292">
        <w:t>contains</w:t>
      </w:r>
      <w:r w:rsidRPr="00731228">
        <w:t xml:space="preserve"> </w:t>
      </w:r>
      <w:r>
        <w:t xml:space="preserve">results on </w:t>
      </w:r>
      <w:r w:rsidR="005378F8">
        <w:t xml:space="preserve">average </w:t>
      </w:r>
      <w:r w:rsidR="00AF0A66">
        <w:t>spectral efficiency and 5</w:t>
      </w:r>
      <w:r w:rsidR="00AF0A66" w:rsidRPr="00AF0A66">
        <w:rPr>
          <w:vertAlign w:val="superscript"/>
        </w:rPr>
        <w:t>th</w:t>
      </w:r>
      <w:r w:rsidR="00AF0A66">
        <w:t xml:space="preserve"> percentile user</w:t>
      </w:r>
      <w:r w:rsidR="005378F8">
        <w:t xml:space="preserve"> </w:t>
      </w:r>
      <w:r>
        <w:t>spectral efficiency for</w:t>
      </w:r>
      <w:r w:rsidR="00AF0A66">
        <w:t xml:space="preserve"> NR for </w:t>
      </w:r>
      <w:proofErr w:type="spellStart"/>
      <w:r>
        <w:t>eMBB</w:t>
      </w:r>
      <w:proofErr w:type="spellEnd"/>
      <w:r w:rsidR="00AF0A66">
        <w:t xml:space="preserve">. </w:t>
      </w:r>
    </w:p>
    <w:p w14:paraId="3942F7B0" w14:textId="1FC5EB35" w:rsidR="00477768" w:rsidRPr="00CE0424" w:rsidRDefault="00AF0A66" w:rsidP="00A320AE">
      <w:r>
        <w:t xml:space="preserve">The results </w:t>
      </w:r>
      <w:r w:rsidR="00B17B6C">
        <w:t xml:space="preserve">show that the </w:t>
      </w:r>
      <w:r w:rsidR="00A320AE">
        <w:t xml:space="preserve">IMT-2020 requirements </w:t>
      </w:r>
      <w:r w:rsidR="00BF2A2D">
        <w:fldChar w:fldCharType="begin"/>
      </w:r>
      <w:r w:rsidR="00BF2A2D">
        <w:instrText xml:space="preserve"> REF _Ref7639603 \r \h </w:instrText>
      </w:r>
      <w:r w:rsidR="00BF2A2D">
        <w:fldChar w:fldCharType="separate"/>
      </w:r>
      <w:r w:rsidR="00BF2A2D">
        <w:t>[1]</w:t>
      </w:r>
      <w:r w:rsidR="00BF2A2D">
        <w:fldChar w:fldCharType="end"/>
      </w:r>
      <w:r w:rsidR="0034583B">
        <w:t xml:space="preserve"> </w:t>
      </w:r>
      <w:r w:rsidR="00A320AE">
        <w:t>can be met.</w:t>
      </w:r>
    </w:p>
    <w:p w14:paraId="20A96309" w14:textId="0AA73AA5" w:rsidR="003520B0" w:rsidRDefault="003520B0" w:rsidP="00CE0424">
      <w:pPr>
        <w:pStyle w:val="Heading1"/>
      </w:pPr>
      <w:r>
        <w:t>Model and assumptions</w:t>
      </w:r>
    </w:p>
    <w:p w14:paraId="4C81747A" w14:textId="5E89B1E6" w:rsidR="003520B0" w:rsidRDefault="003520B0" w:rsidP="003520B0">
      <w:r>
        <w:t xml:space="preserve">Models and assumptions are aligned with the guidelines in </w:t>
      </w:r>
      <w:r w:rsidR="000A5C76">
        <w:fldChar w:fldCharType="begin"/>
      </w:r>
      <w:r w:rsidR="000A5C76">
        <w:instrText xml:space="preserve"> REF _Ref7639609 \r \h </w:instrText>
      </w:r>
      <w:r w:rsidR="000A5C76">
        <w:fldChar w:fldCharType="separate"/>
      </w:r>
      <w:r w:rsidR="000A5C76">
        <w:t>[2]</w:t>
      </w:r>
      <w:r w:rsidR="000A5C76">
        <w:fldChar w:fldCharType="end"/>
      </w:r>
      <w:r w:rsidR="0034583B">
        <w:t>.</w:t>
      </w:r>
      <w:r w:rsidR="0032404D">
        <w:t xml:space="preserve"> </w:t>
      </w:r>
      <w:r w:rsidR="00CE47AA">
        <w:t xml:space="preserve">For the Dense Urban scenario, in addition to the default setting with </w:t>
      </w:r>
      <w:r w:rsidR="00571C3E">
        <w:t>8</w:t>
      </w:r>
      <w:r w:rsidR="00CE47AA">
        <w:t>0%</w:t>
      </w:r>
      <w:r w:rsidR="00571C3E">
        <w:t xml:space="preserve"> low-loss buildings and 20% high-loss</w:t>
      </w:r>
      <w:r w:rsidR="00CE47AA">
        <w:t xml:space="preserve"> </w:t>
      </w:r>
      <w:r w:rsidR="007D41A0">
        <w:t>buildings</w:t>
      </w:r>
      <w:r w:rsidR="00DF53AD">
        <w:t xml:space="preserve">, </w:t>
      </w:r>
      <w:r w:rsidR="00B45D6A">
        <w:t xml:space="preserve">for </w:t>
      </w:r>
      <w:r w:rsidR="00C8394C">
        <w:t xml:space="preserve">the 30GHz case </w:t>
      </w:r>
      <w:r w:rsidR="00DF53AD">
        <w:t>a scenario with 100% low-loss buildings is</w:t>
      </w:r>
      <w:r w:rsidR="00CE47AA">
        <w:t xml:space="preserve"> </w:t>
      </w:r>
      <w:r w:rsidR="007D41A0">
        <w:t>studied.</w:t>
      </w:r>
    </w:p>
    <w:p w14:paraId="6BCED23C" w14:textId="77777777" w:rsidR="00D60BBC" w:rsidRDefault="009C3D55" w:rsidP="00D60BBC">
      <w:pPr>
        <w:pStyle w:val="Heading1"/>
      </w:pPr>
      <w:r>
        <w:br w:type="page"/>
      </w:r>
      <w:r w:rsidR="00D60BBC">
        <w:lastRenderedPageBreak/>
        <w:t>Simulation results</w:t>
      </w:r>
    </w:p>
    <w:p w14:paraId="3E6AE1EE" w14:textId="058C92F7" w:rsidR="00106E04" w:rsidRDefault="00D60BBC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Simulation results are presented </w:t>
      </w:r>
      <w:r w:rsidR="00FC56A9">
        <w:t>i</w:t>
      </w:r>
      <w:r>
        <w:t>n</w:t>
      </w:r>
      <w:r w:rsidR="00FC56A9">
        <w:t xml:space="preserve"> </w:t>
      </w:r>
      <w:r>
        <w:t>the tables below</w:t>
      </w:r>
      <w:r w:rsidR="005A40C0">
        <w:t>.</w:t>
      </w:r>
    </w:p>
    <w:p w14:paraId="4709E581" w14:textId="77777777" w:rsidR="00F7329A" w:rsidRDefault="00F7329A">
      <w:pPr>
        <w:overflowPunct/>
        <w:autoSpaceDE/>
        <w:autoSpaceDN/>
        <w:adjustRightInd/>
        <w:spacing w:after="0"/>
        <w:jc w:val="left"/>
        <w:textAlignment w:val="auto"/>
      </w:pPr>
    </w:p>
    <w:p w14:paraId="2AA52388" w14:textId="316112CE" w:rsidR="00F7329A" w:rsidRDefault="00F7329A" w:rsidP="00F7329A">
      <w:pPr>
        <w:pStyle w:val="Heading2"/>
      </w:pPr>
      <w:r>
        <w:t xml:space="preserve">Indoor </w:t>
      </w:r>
      <w:r w:rsidR="006C31AA">
        <w:t>H</w:t>
      </w:r>
      <w:r>
        <w:t>otspot</w:t>
      </w:r>
    </w:p>
    <w:p w14:paraId="68DF98EA" w14:textId="77777777" w:rsidR="00373301" w:rsidRDefault="00373301">
      <w:pPr>
        <w:overflowPunct/>
        <w:autoSpaceDE/>
        <w:autoSpaceDN/>
        <w:adjustRightInd/>
        <w:spacing w:after="0"/>
        <w:jc w:val="left"/>
        <w:textAlignment w:val="auto"/>
      </w:pPr>
    </w:p>
    <w:p w14:paraId="187213CF" w14:textId="77777777" w:rsidR="001D7C56" w:rsidRDefault="001D7C56">
      <w:pPr>
        <w:overflowPunct/>
        <w:autoSpaceDE/>
        <w:autoSpaceDN/>
        <w:adjustRightInd/>
        <w:spacing w:after="0"/>
        <w:jc w:val="left"/>
        <w:textAlignment w:val="auto"/>
      </w:pPr>
    </w:p>
    <w:p w14:paraId="61073BF9" w14:textId="320271C2" w:rsidR="00A76E53" w:rsidRDefault="00A76E53" w:rsidP="00A76E5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</w:t>
      </w:r>
      <w:r>
        <w:fldChar w:fldCharType="end"/>
      </w:r>
      <w:r>
        <w:t xml:space="preserve">: </w:t>
      </w:r>
      <w:r w:rsidRPr="00D32476">
        <w:t xml:space="preserve">Indoor Hotspot – </w:t>
      </w:r>
      <w:proofErr w:type="spellStart"/>
      <w:r w:rsidRPr="00D32476">
        <w:t>eMBB</w:t>
      </w:r>
      <w:proofErr w:type="spellEnd"/>
      <w:r w:rsidRPr="00D32476">
        <w:t xml:space="preserve"> TDD DL</w:t>
      </w:r>
      <w:r>
        <w:br/>
        <w:t>(Evaluation configuration B, CF=30 GHz, for 12TRxP)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1134"/>
        <w:gridCol w:w="911"/>
        <w:gridCol w:w="1903"/>
        <w:gridCol w:w="439"/>
        <w:gridCol w:w="1134"/>
        <w:gridCol w:w="1134"/>
        <w:gridCol w:w="1134"/>
      </w:tblGrid>
      <w:tr w:rsidR="0093669A" w:rsidRPr="0043679A" w14:paraId="4A346416" w14:textId="77777777" w:rsidTr="00092718">
        <w:trPr>
          <w:trHeight w:val="920"/>
          <w:jc w:val="center"/>
        </w:trPr>
        <w:tc>
          <w:tcPr>
            <w:tcW w:w="1834" w:type="dxa"/>
            <w:shd w:val="clear" w:color="auto" w:fill="auto"/>
            <w:vAlign w:val="center"/>
          </w:tcPr>
          <w:p w14:paraId="19661773" w14:textId="77777777" w:rsidR="0093669A" w:rsidRPr="0043679A" w:rsidRDefault="0093669A" w:rsidP="006609A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1134" w:type="dxa"/>
            <w:vAlign w:val="center"/>
          </w:tcPr>
          <w:p w14:paraId="7C9E4947" w14:textId="77777777" w:rsidR="0093669A" w:rsidRPr="0043679A" w:rsidRDefault="0093669A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911" w:type="dxa"/>
            <w:vAlign w:val="center"/>
          </w:tcPr>
          <w:p w14:paraId="5F6E12F7" w14:textId="77777777" w:rsidR="0093669A" w:rsidRPr="0043679A" w:rsidRDefault="0093669A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2342" w:type="dxa"/>
            <w:gridSpan w:val="2"/>
            <w:vAlign w:val="center"/>
          </w:tcPr>
          <w:p w14:paraId="1CDA7668" w14:textId="3CCABD7A" w:rsidR="0093669A" w:rsidRPr="0043679A" w:rsidRDefault="0093669A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03FD441C" w14:textId="77777777" w:rsidR="0093669A" w:rsidRPr="0043679A" w:rsidRDefault="0093669A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B75999" w14:textId="3E2D6043" w:rsidR="0093669A" w:rsidRPr="0043679A" w:rsidRDefault="0093669A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8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 w:rsidR="00092718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[OH 34.5%]</w:t>
            </w:r>
          </w:p>
        </w:tc>
        <w:tc>
          <w:tcPr>
            <w:tcW w:w="1134" w:type="dxa"/>
            <w:vAlign w:val="center"/>
          </w:tcPr>
          <w:p w14:paraId="19F52DF5" w14:textId="4219AA71" w:rsidR="0093669A" w:rsidRPr="0043679A" w:rsidRDefault="0093669A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="00092718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[OH 26.8%]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0CEA4" w14:textId="758BC557" w:rsidR="0093669A" w:rsidRPr="0043679A" w:rsidRDefault="0093669A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="00417794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[OH 23.2%]</w:t>
            </w:r>
          </w:p>
        </w:tc>
      </w:tr>
      <w:tr w:rsidR="0093669A" w:rsidRPr="0043679A" w14:paraId="28C7AA27" w14:textId="77777777" w:rsidTr="00092718">
        <w:trPr>
          <w:trHeight w:val="520"/>
          <w:jc w:val="center"/>
        </w:trPr>
        <w:tc>
          <w:tcPr>
            <w:tcW w:w="1834" w:type="dxa"/>
            <w:vMerge w:val="restart"/>
            <w:shd w:val="clear" w:color="auto" w:fill="auto"/>
            <w:vAlign w:val="center"/>
          </w:tcPr>
          <w:p w14:paraId="56F0793B" w14:textId="77777777" w:rsidR="0093669A" w:rsidRPr="006F3DE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32x8 M</w:t>
            </w:r>
            <w:r w:rsidRPr="002F402D">
              <w:rPr>
                <w:rFonts w:eastAsia="MS Mincho"/>
                <w:noProof/>
                <w:sz w:val="16"/>
                <w:szCs w:val="16"/>
                <w:lang w:val="es-ES"/>
              </w:rPr>
              <w:t>U-MIMO</w:t>
            </w:r>
            <w:r w:rsidRPr="00E7760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Reciprocity based; </w:t>
            </w:r>
            <w:r w:rsidRPr="006D0887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(2 panel@UE)</w:t>
            </w:r>
          </w:p>
          <w:p w14:paraId="6267B315" w14:textId="77777777" w:rsidR="0093669A" w:rsidRPr="0043679A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gN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(4,4,2,1,1;4,4);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br/>
              <w:t>UE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 (2,4,2,1,2; 1,2)</w:t>
            </w:r>
          </w:p>
        </w:tc>
        <w:tc>
          <w:tcPr>
            <w:tcW w:w="1134" w:type="dxa"/>
            <w:vMerge w:val="restart"/>
            <w:vAlign w:val="center"/>
          </w:tcPr>
          <w:p w14:paraId="3F4E26FD" w14:textId="5B8FDA98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12</w:t>
            </w: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</w:t>
            </w:r>
          </w:p>
        </w:tc>
        <w:tc>
          <w:tcPr>
            <w:tcW w:w="911" w:type="dxa"/>
            <w:vMerge w:val="restart"/>
            <w:vAlign w:val="center"/>
          </w:tcPr>
          <w:p w14:paraId="343A8324" w14:textId="64493877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1903" w:type="dxa"/>
            <w:vAlign w:val="center"/>
          </w:tcPr>
          <w:p w14:paraId="43C5BDA4" w14:textId="4172DE39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Average [bit/s/Hz/TRxP]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40913F3" w14:textId="77777777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457F7E" w14:textId="44559356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13.86</w:t>
            </w:r>
          </w:p>
        </w:tc>
        <w:tc>
          <w:tcPr>
            <w:tcW w:w="1134" w:type="dxa"/>
            <w:vAlign w:val="center"/>
          </w:tcPr>
          <w:p w14:paraId="6538ECFF" w14:textId="07808439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15.49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E8E5E0" w14:textId="504346DE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16.25</w:t>
            </w:r>
          </w:p>
        </w:tc>
      </w:tr>
      <w:tr w:rsidR="000736F9" w:rsidRPr="0043679A" w14:paraId="16370E0D" w14:textId="77777777" w:rsidTr="00092718">
        <w:trPr>
          <w:trHeight w:val="262"/>
          <w:jc w:val="center"/>
        </w:trPr>
        <w:tc>
          <w:tcPr>
            <w:tcW w:w="1834" w:type="dxa"/>
            <w:vMerge/>
            <w:shd w:val="clear" w:color="auto" w:fill="auto"/>
            <w:vAlign w:val="center"/>
          </w:tcPr>
          <w:p w14:paraId="0ED7639A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  <w:vAlign w:val="center"/>
          </w:tcPr>
          <w:p w14:paraId="7814BEB8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911" w:type="dxa"/>
            <w:vMerge/>
            <w:vAlign w:val="center"/>
          </w:tcPr>
          <w:p w14:paraId="4EE58663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1903" w:type="dxa"/>
            <w:vAlign w:val="center"/>
          </w:tcPr>
          <w:p w14:paraId="56617362" w14:textId="6D34B26B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3679A">
              <w:rPr>
                <w:rFonts w:eastAsia="MS Mincho" w:hint="eastAsia"/>
                <w:sz w:val="16"/>
                <w:szCs w:val="16"/>
                <w:lang w:eastAsia="zh-CN"/>
              </w:rPr>
              <w:t>5</w:t>
            </w:r>
            <w:r w:rsidRPr="0043679A">
              <w:rPr>
                <w:rFonts w:eastAsia="MS Mincho" w:hint="eastAsia"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rFonts w:eastAsia="MS Mincho"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rFonts w:eastAsia="MS Mincho"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3945442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013B18" w14:textId="463AB64B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0.48</w:t>
            </w:r>
          </w:p>
        </w:tc>
        <w:tc>
          <w:tcPr>
            <w:tcW w:w="1134" w:type="dxa"/>
            <w:vAlign w:val="center"/>
          </w:tcPr>
          <w:p w14:paraId="3844F005" w14:textId="224AB443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8C3A9" w14:textId="6666AB22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0.56</w:t>
            </w:r>
          </w:p>
        </w:tc>
      </w:tr>
      <w:tr w:rsidR="0093669A" w:rsidRPr="0043679A" w14:paraId="1115C845" w14:textId="77777777" w:rsidTr="00092718">
        <w:trPr>
          <w:trHeight w:val="434"/>
          <w:jc w:val="center"/>
        </w:trPr>
        <w:tc>
          <w:tcPr>
            <w:tcW w:w="1834" w:type="dxa"/>
            <w:vMerge w:val="restart"/>
            <w:shd w:val="clear" w:color="auto" w:fill="auto"/>
            <w:vAlign w:val="center"/>
          </w:tcPr>
          <w:p w14:paraId="23B68A77" w14:textId="77777777" w:rsidR="0093669A" w:rsidRPr="006F3DED" w:rsidRDefault="0093669A" w:rsidP="00DA753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32x8 M</w:t>
            </w:r>
            <w:r w:rsidRPr="002F402D">
              <w:rPr>
                <w:rFonts w:eastAsia="MS Mincho"/>
                <w:noProof/>
                <w:sz w:val="16"/>
                <w:szCs w:val="16"/>
                <w:lang w:val="es-ES"/>
              </w:rPr>
              <w:t>U-MIMO</w:t>
            </w:r>
            <w:r w:rsidRPr="00E7760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Reciprocity based; </w:t>
            </w:r>
            <w:r w:rsidRPr="006D0887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(2 panel@UE)</w:t>
            </w:r>
          </w:p>
          <w:p w14:paraId="3E103B56" w14:textId="2CEABEF0" w:rsidR="0093669A" w:rsidRPr="006F3DED" w:rsidRDefault="0093669A" w:rsidP="00DA753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gN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(4,4,2,1,1;4,4);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br/>
              <w:t>UE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 (2,4,2,1,2; 1,2)</w:t>
            </w:r>
          </w:p>
        </w:tc>
        <w:tc>
          <w:tcPr>
            <w:tcW w:w="1134" w:type="dxa"/>
            <w:vMerge w:val="restart"/>
            <w:vAlign w:val="center"/>
          </w:tcPr>
          <w:p w14:paraId="0FC11D06" w14:textId="2E27A244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6</w:t>
            </w: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</w:t>
            </w:r>
          </w:p>
        </w:tc>
        <w:tc>
          <w:tcPr>
            <w:tcW w:w="911" w:type="dxa"/>
            <w:vMerge w:val="restart"/>
            <w:vAlign w:val="center"/>
          </w:tcPr>
          <w:p w14:paraId="7E832D4B" w14:textId="679F16CD" w:rsidR="0093669A" w:rsidRPr="007F368D" w:rsidRDefault="0093669A" w:rsidP="006609A2">
            <w:pPr>
              <w:spacing w:after="0"/>
              <w:jc w:val="center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1903" w:type="dxa"/>
            <w:vAlign w:val="center"/>
          </w:tcPr>
          <w:p w14:paraId="096D8658" w14:textId="54BFDFEE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Average [bit/s/Hz/TRxP]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9C78741" w14:textId="77777777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CA840" w14:textId="3D289166" w:rsidR="0093669A" w:rsidRPr="00E77602" w:rsidRDefault="0093669A" w:rsidP="006609A2">
            <w:pPr>
              <w:pStyle w:val="TAC"/>
              <w:widowControl w:val="0"/>
              <w:rPr>
                <w:rFonts w:eastAsia="MS Mincho"/>
                <w:noProof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color w:val="000000" w:themeColor="text1"/>
                <w:sz w:val="16"/>
                <w:szCs w:val="16"/>
                <w:lang w:val="es-ES"/>
              </w:rPr>
              <w:t>13.76</w:t>
            </w:r>
          </w:p>
        </w:tc>
        <w:tc>
          <w:tcPr>
            <w:tcW w:w="1134" w:type="dxa"/>
            <w:vAlign w:val="center"/>
          </w:tcPr>
          <w:p w14:paraId="291F8741" w14:textId="23C137F6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15.38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48096" w14:textId="59995901" w:rsidR="0093669A" w:rsidRPr="007F368D" w:rsidRDefault="0093669A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16.13</w:t>
            </w:r>
          </w:p>
        </w:tc>
      </w:tr>
      <w:tr w:rsidR="000736F9" w:rsidRPr="0043679A" w14:paraId="455116B6" w14:textId="77777777" w:rsidTr="00092718">
        <w:trPr>
          <w:trHeight w:val="304"/>
          <w:jc w:val="center"/>
        </w:trPr>
        <w:tc>
          <w:tcPr>
            <w:tcW w:w="1834" w:type="dxa"/>
            <w:vMerge/>
            <w:shd w:val="clear" w:color="auto" w:fill="auto"/>
            <w:vAlign w:val="center"/>
          </w:tcPr>
          <w:p w14:paraId="0BB0C760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  <w:vAlign w:val="center"/>
          </w:tcPr>
          <w:p w14:paraId="17DD6C38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911" w:type="dxa"/>
            <w:vMerge/>
            <w:vAlign w:val="center"/>
          </w:tcPr>
          <w:p w14:paraId="248D589E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1903" w:type="dxa"/>
            <w:vAlign w:val="center"/>
          </w:tcPr>
          <w:p w14:paraId="5D8D68AF" w14:textId="176BD4FA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3679A">
              <w:rPr>
                <w:rFonts w:eastAsia="MS Mincho" w:hint="eastAsia"/>
                <w:sz w:val="16"/>
                <w:szCs w:val="16"/>
                <w:lang w:eastAsia="zh-CN"/>
              </w:rPr>
              <w:t>5</w:t>
            </w:r>
            <w:r w:rsidRPr="0043679A">
              <w:rPr>
                <w:rFonts w:eastAsia="MS Mincho" w:hint="eastAsia"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rFonts w:eastAsia="MS Mincho"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rFonts w:eastAsia="MS Mincho"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4F5DFC3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E512C3" w14:textId="488B33AA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0.49</w:t>
            </w:r>
          </w:p>
        </w:tc>
        <w:tc>
          <w:tcPr>
            <w:tcW w:w="1134" w:type="dxa"/>
            <w:vAlign w:val="center"/>
          </w:tcPr>
          <w:p w14:paraId="620D806E" w14:textId="7B73974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4E1A4" w14:textId="57F520AD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0.58</w:t>
            </w:r>
          </w:p>
        </w:tc>
      </w:tr>
    </w:tbl>
    <w:p w14:paraId="6627A5C2" w14:textId="77777777" w:rsidR="00DA7539" w:rsidRDefault="00DA7539" w:rsidP="00D151A0">
      <w:pPr>
        <w:pStyle w:val="Caption"/>
      </w:pPr>
    </w:p>
    <w:p w14:paraId="42C488E1" w14:textId="755617A3" w:rsidR="00A76E53" w:rsidRDefault="00A76E53" w:rsidP="00A76E5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2</w:t>
      </w:r>
      <w:r>
        <w:fldChar w:fldCharType="end"/>
      </w:r>
      <w:r w:rsidRPr="00C91DB0">
        <w:t xml:space="preserve">: Indoor Hotspot – </w:t>
      </w:r>
      <w:proofErr w:type="spellStart"/>
      <w:r w:rsidRPr="00C91DB0">
        <w:t>eMBB</w:t>
      </w:r>
      <w:proofErr w:type="spellEnd"/>
      <w:r w:rsidRPr="00C91DB0">
        <w:t xml:space="preserve"> </w:t>
      </w:r>
      <w:r>
        <w:t>F</w:t>
      </w:r>
      <w:r w:rsidRPr="00C91DB0">
        <w:t xml:space="preserve">DD </w:t>
      </w:r>
      <w:r w:rsidRPr="00D32476">
        <w:t>DL</w:t>
      </w:r>
      <w:r>
        <w:br/>
        <w:t>(Evaluation configuration B, CF=30 GHz, for 12TRxP)</w:t>
      </w:r>
    </w:p>
    <w:tbl>
      <w:tblPr>
        <w:tblW w:w="73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1276"/>
        <w:gridCol w:w="1533"/>
        <w:gridCol w:w="439"/>
        <w:gridCol w:w="1288"/>
      </w:tblGrid>
      <w:tr w:rsidR="00417794" w:rsidRPr="0043679A" w14:paraId="20C912F5" w14:textId="77777777" w:rsidTr="00E04097">
        <w:trPr>
          <w:trHeight w:val="312"/>
          <w:jc w:val="center"/>
        </w:trPr>
        <w:tc>
          <w:tcPr>
            <w:tcW w:w="2827" w:type="dxa"/>
            <w:shd w:val="clear" w:color="auto" w:fill="auto"/>
            <w:vAlign w:val="center"/>
          </w:tcPr>
          <w:p w14:paraId="6DD40F0A" w14:textId="77777777" w:rsidR="00417794" w:rsidRPr="0043679A" w:rsidRDefault="00417794" w:rsidP="006609A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1276" w:type="dxa"/>
            <w:vAlign w:val="center"/>
          </w:tcPr>
          <w:p w14:paraId="7B51D47C" w14:textId="77777777" w:rsidR="00417794" w:rsidRPr="0043679A" w:rsidRDefault="00417794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1972" w:type="dxa"/>
            <w:gridSpan w:val="2"/>
            <w:vAlign w:val="center"/>
          </w:tcPr>
          <w:p w14:paraId="0D51A1F2" w14:textId="74FBCF1E" w:rsidR="00417794" w:rsidRPr="0043679A" w:rsidRDefault="00417794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0FBE6F00" w14:textId="77777777" w:rsidR="00417794" w:rsidRPr="0043679A" w:rsidRDefault="00417794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519FB44" w14:textId="694D2234" w:rsidR="00417794" w:rsidRPr="0043679A" w:rsidRDefault="00417794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="00E04097">
              <w:rPr>
                <w:noProof/>
                <w:sz w:val="16"/>
                <w:szCs w:val="16"/>
                <w:lang w:eastAsia="zh-CN"/>
              </w:rPr>
              <w:br/>
            </w:r>
            <w:r w:rsidRPr="0043679A">
              <w:rPr>
                <w:noProof/>
                <w:sz w:val="16"/>
                <w:szCs w:val="16"/>
                <w:lang w:eastAsia="zh-CN"/>
              </w:rPr>
              <w:t>4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32.2%]</w:t>
            </w:r>
          </w:p>
        </w:tc>
      </w:tr>
      <w:tr w:rsidR="00417794" w:rsidRPr="0043679A" w14:paraId="32831A89" w14:textId="77777777" w:rsidTr="00E04097">
        <w:trPr>
          <w:trHeight w:val="452"/>
          <w:jc w:val="center"/>
        </w:trPr>
        <w:tc>
          <w:tcPr>
            <w:tcW w:w="2827" w:type="dxa"/>
            <w:vMerge w:val="restart"/>
            <w:shd w:val="clear" w:color="auto" w:fill="auto"/>
            <w:vAlign w:val="center"/>
          </w:tcPr>
          <w:p w14:paraId="5CE8FDC5" w14:textId="13DEB3CF" w:rsidR="00417794" w:rsidRDefault="00417794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0A47B1">
              <w:rPr>
                <w:rFonts w:eastAsia="MS Mincho"/>
                <w:noProof/>
                <w:sz w:val="16"/>
                <w:szCs w:val="16"/>
                <w:lang w:val="es-ES"/>
              </w:rPr>
              <w:t>32x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8</w:t>
            </w:r>
            <w:r w:rsidRPr="000A47B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  <w:r w:rsidRPr="002A02ED">
              <w:rPr>
                <w:rFonts w:eastAsia="MS Mincho"/>
                <w:noProof/>
                <w:sz w:val="16"/>
                <w:szCs w:val="16"/>
                <w:lang w:val="es-ES"/>
              </w:rPr>
              <w:t>MU-MIMO Type II Codebook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;</w:t>
            </w:r>
            <w:r w:rsidRPr="000A47B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(2 panel@UE)</w:t>
            </w:r>
          </w:p>
          <w:p w14:paraId="715C5451" w14:textId="65CDF40C" w:rsidR="00417794" w:rsidRPr="000A47B1" w:rsidRDefault="00417794" w:rsidP="006609A2">
            <w:pPr>
              <w:spacing w:after="0"/>
              <w:jc w:val="center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gNB</w:t>
            </w:r>
            <w:r>
              <w:rPr>
                <w:rFonts w:hint="eastAsia"/>
                <w:noProof/>
                <w:sz w:val="16"/>
                <w:szCs w:val="16"/>
                <w:lang w:val="es-ES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(4,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4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,2,1,1;4,4);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br/>
              <w:t>UE</w:t>
            </w:r>
            <w:r>
              <w:rPr>
                <w:rFonts w:hint="eastAsia"/>
                <w:noProof/>
                <w:sz w:val="16"/>
                <w:szCs w:val="16"/>
                <w:lang w:val="es-ES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 (2,4,2,1,2;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1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,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2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7E1B9AE3" w14:textId="77777777" w:rsidR="00417794" w:rsidRPr="00CF5053" w:rsidRDefault="00417794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  <w:r>
              <w:rPr>
                <w:noProof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33" w:type="dxa"/>
            <w:vAlign w:val="center"/>
          </w:tcPr>
          <w:p w14:paraId="0411F339" w14:textId="4F10D313" w:rsidR="00417794" w:rsidRPr="0043679A" w:rsidRDefault="00417794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FAC95D1" w14:textId="77777777" w:rsidR="00417794" w:rsidRPr="0043679A" w:rsidRDefault="00417794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CBDA582" w14:textId="0F3F096C" w:rsidR="00417794" w:rsidRPr="00A76E53" w:rsidRDefault="00417794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76E53">
              <w:rPr>
                <w:noProof/>
                <w:sz w:val="16"/>
                <w:szCs w:val="16"/>
                <w:lang w:eastAsia="zh-CN"/>
              </w:rPr>
              <w:t>1</w:t>
            </w:r>
            <w:r>
              <w:rPr>
                <w:noProof/>
                <w:sz w:val="16"/>
                <w:szCs w:val="16"/>
                <w:lang w:eastAsia="zh-CN"/>
              </w:rPr>
              <w:t>2</w:t>
            </w:r>
            <w:r w:rsidRPr="00A76E53">
              <w:rPr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2</w:t>
            </w:r>
            <w:r w:rsidRPr="00A76E53">
              <w:rPr>
                <w:noProof/>
                <w:sz w:val="16"/>
                <w:szCs w:val="16"/>
                <w:lang w:eastAsia="zh-CN"/>
              </w:rPr>
              <w:t>7</w:t>
            </w:r>
          </w:p>
        </w:tc>
      </w:tr>
      <w:tr w:rsidR="00417794" w:rsidRPr="0043679A" w14:paraId="44CD8B42" w14:textId="77777777" w:rsidTr="00E04097">
        <w:trPr>
          <w:trHeight w:val="453"/>
          <w:jc w:val="center"/>
        </w:trPr>
        <w:tc>
          <w:tcPr>
            <w:tcW w:w="2827" w:type="dxa"/>
            <w:vMerge/>
            <w:shd w:val="clear" w:color="auto" w:fill="auto"/>
            <w:vAlign w:val="center"/>
          </w:tcPr>
          <w:p w14:paraId="6A9DB6FC" w14:textId="77777777" w:rsidR="00417794" w:rsidRPr="0043679A" w:rsidRDefault="00417794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F81CABF" w14:textId="77777777" w:rsidR="00417794" w:rsidRPr="0043679A" w:rsidRDefault="00417794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533" w:type="dxa"/>
            <w:vAlign w:val="center"/>
          </w:tcPr>
          <w:p w14:paraId="714BDC1F" w14:textId="5066E785" w:rsidR="00417794" w:rsidRPr="0043679A" w:rsidRDefault="00417794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6489032" w14:textId="77777777" w:rsidR="00417794" w:rsidRPr="0043679A" w:rsidRDefault="00417794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05555E8" w14:textId="776961E1" w:rsidR="00417794" w:rsidRPr="00A76E53" w:rsidRDefault="00417794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76E53">
              <w:rPr>
                <w:noProof/>
                <w:sz w:val="16"/>
                <w:szCs w:val="16"/>
                <w:lang w:eastAsia="zh-CN"/>
              </w:rPr>
              <w:t>0.4</w:t>
            </w:r>
            <w:r>
              <w:rPr>
                <w:noProof/>
                <w:sz w:val="16"/>
                <w:szCs w:val="16"/>
                <w:lang w:eastAsia="zh-CN"/>
              </w:rPr>
              <w:t>4</w:t>
            </w:r>
          </w:p>
        </w:tc>
      </w:tr>
    </w:tbl>
    <w:p w14:paraId="4C88C1D5" w14:textId="77777777" w:rsidR="00DA7539" w:rsidRDefault="00DA7539" w:rsidP="00D151A0">
      <w:pPr>
        <w:pStyle w:val="Caption"/>
      </w:pPr>
    </w:p>
    <w:p w14:paraId="6EFFF4E1" w14:textId="20C600F2" w:rsidR="00CA7626" w:rsidRDefault="00CA7626" w:rsidP="00CA762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3</w:t>
      </w:r>
      <w:r>
        <w:fldChar w:fldCharType="end"/>
      </w:r>
      <w:r>
        <w:t xml:space="preserve">: </w:t>
      </w:r>
      <w:r w:rsidRPr="00D90991">
        <w:t xml:space="preserve">Indoor Hotspot – </w:t>
      </w:r>
      <w:proofErr w:type="spellStart"/>
      <w:r w:rsidRPr="00D90991">
        <w:t>eMBB</w:t>
      </w:r>
      <w:proofErr w:type="spellEnd"/>
      <w:r w:rsidRPr="00D90991">
        <w:t xml:space="preserve"> TDD </w:t>
      </w:r>
      <w:r w:rsidRPr="00D32476">
        <w:t>DL</w:t>
      </w:r>
      <w:r>
        <w:br/>
        <w:t>(Evaluation configuration C, CF=70 GHz, for 12TRxP)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5"/>
        <w:gridCol w:w="1134"/>
        <w:gridCol w:w="911"/>
        <w:gridCol w:w="1313"/>
        <w:gridCol w:w="439"/>
        <w:gridCol w:w="1061"/>
        <w:gridCol w:w="1061"/>
        <w:gridCol w:w="1061"/>
      </w:tblGrid>
      <w:tr w:rsidR="00417794" w:rsidRPr="0043679A" w14:paraId="48B0ECAE" w14:textId="77777777" w:rsidTr="003D73D0">
        <w:trPr>
          <w:trHeight w:val="920"/>
          <w:jc w:val="center"/>
        </w:trPr>
        <w:tc>
          <w:tcPr>
            <w:tcW w:w="1835" w:type="dxa"/>
            <w:shd w:val="clear" w:color="auto" w:fill="auto"/>
            <w:vAlign w:val="center"/>
          </w:tcPr>
          <w:p w14:paraId="30D2A101" w14:textId="77777777" w:rsidR="00417794" w:rsidRPr="0043679A" w:rsidRDefault="00417794" w:rsidP="00417794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1134" w:type="dxa"/>
            <w:vAlign w:val="center"/>
          </w:tcPr>
          <w:p w14:paraId="1B7776D6" w14:textId="77777777" w:rsidR="00417794" w:rsidRPr="0043679A" w:rsidRDefault="00417794" w:rsidP="00417794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911" w:type="dxa"/>
            <w:vAlign w:val="center"/>
          </w:tcPr>
          <w:p w14:paraId="5116B08E" w14:textId="77777777" w:rsidR="00417794" w:rsidRPr="0043679A" w:rsidRDefault="00417794" w:rsidP="00417794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0" w:type="auto"/>
            <w:gridSpan w:val="2"/>
            <w:vAlign w:val="center"/>
          </w:tcPr>
          <w:p w14:paraId="42D8AC61" w14:textId="77777777" w:rsidR="00417794" w:rsidRPr="0043679A" w:rsidRDefault="00417794" w:rsidP="00417794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0D59EFDD" w14:textId="77777777" w:rsidR="00417794" w:rsidRPr="0043679A" w:rsidRDefault="00417794" w:rsidP="00417794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3B6F8" w14:textId="5005F20F" w:rsidR="00417794" w:rsidRPr="0043679A" w:rsidRDefault="00417794" w:rsidP="00417794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8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34.5%]</w:t>
            </w:r>
          </w:p>
        </w:tc>
        <w:tc>
          <w:tcPr>
            <w:tcW w:w="0" w:type="auto"/>
            <w:vAlign w:val="center"/>
          </w:tcPr>
          <w:p w14:paraId="7C9F1F15" w14:textId="7736D62B" w:rsidR="00417794" w:rsidRPr="0043679A" w:rsidRDefault="00417794" w:rsidP="00417794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26.8%]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86468" w14:textId="7FAD927C" w:rsidR="00417794" w:rsidRPr="0043679A" w:rsidRDefault="00417794" w:rsidP="00417794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23.2%]</w:t>
            </w:r>
          </w:p>
        </w:tc>
      </w:tr>
      <w:tr w:rsidR="00417794" w:rsidRPr="0043679A" w14:paraId="32630441" w14:textId="77777777" w:rsidTr="003D73D0">
        <w:trPr>
          <w:trHeight w:val="520"/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4674B5A3" w14:textId="77777777" w:rsidR="00417794" w:rsidRPr="006F3DE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32x8 M</w:t>
            </w:r>
            <w:r w:rsidRPr="002F402D">
              <w:rPr>
                <w:rFonts w:eastAsia="MS Mincho"/>
                <w:noProof/>
                <w:sz w:val="16"/>
                <w:szCs w:val="16"/>
                <w:lang w:val="es-ES"/>
              </w:rPr>
              <w:t>U-MIMO</w:t>
            </w:r>
            <w:r w:rsidRPr="00E7760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Reciprocity based; </w:t>
            </w:r>
            <w:r w:rsidRPr="006D0887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(2 panel@UE)</w:t>
            </w:r>
          </w:p>
          <w:p w14:paraId="066913AC" w14:textId="77777777" w:rsidR="00417794" w:rsidRPr="0043679A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gN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(4,4,2,1,1;4,4);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br/>
              <w:t>UE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 (2,4,2,1,2; 1,2)</w:t>
            </w:r>
          </w:p>
        </w:tc>
        <w:tc>
          <w:tcPr>
            <w:tcW w:w="1134" w:type="dxa"/>
            <w:vMerge w:val="restart"/>
            <w:vAlign w:val="center"/>
          </w:tcPr>
          <w:p w14:paraId="08245EB7" w14:textId="77777777" w:rsidR="00417794" w:rsidRPr="007F368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12</w:t>
            </w: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</w:t>
            </w:r>
          </w:p>
        </w:tc>
        <w:tc>
          <w:tcPr>
            <w:tcW w:w="911" w:type="dxa"/>
            <w:vMerge w:val="restart"/>
            <w:vAlign w:val="center"/>
          </w:tcPr>
          <w:p w14:paraId="765252EA" w14:textId="30D5DE36" w:rsidR="00417794" w:rsidRPr="007F368D" w:rsidRDefault="002736E5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vAlign w:val="center"/>
          </w:tcPr>
          <w:p w14:paraId="7A73EA65" w14:textId="4353A1FF" w:rsidR="00417794" w:rsidRPr="007F368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Average</w:t>
            </w:r>
            <w:r w:rsidR="0091677C">
              <w:rPr>
                <w:rFonts w:eastAsia="MS Mincho"/>
                <w:noProof/>
                <w:sz w:val="16"/>
                <w:szCs w:val="16"/>
                <w:lang w:val="es-ES"/>
              </w:rPr>
              <w:br/>
            </w: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41456" w14:textId="77777777" w:rsidR="00417794" w:rsidRPr="007F368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BCF397" w14:textId="4C2998E4" w:rsidR="00417794" w:rsidRPr="007F368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12.77</w:t>
            </w:r>
          </w:p>
        </w:tc>
        <w:tc>
          <w:tcPr>
            <w:tcW w:w="0" w:type="auto"/>
            <w:vAlign w:val="center"/>
          </w:tcPr>
          <w:p w14:paraId="04D9EB95" w14:textId="7ACAB73E" w:rsidR="00417794" w:rsidRPr="007F368D" w:rsidRDefault="004F7DEC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14.27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2F7332" w14:textId="746EEA94" w:rsidR="00417794" w:rsidRPr="007F368D" w:rsidRDefault="004F7DEC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14.97</w:t>
            </w:r>
          </w:p>
        </w:tc>
      </w:tr>
      <w:tr w:rsidR="000736F9" w:rsidRPr="0043679A" w14:paraId="0DCA9636" w14:textId="77777777" w:rsidTr="003D73D0">
        <w:trPr>
          <w:trHeight w:val="262"/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BA70935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  <w:vAlign w:val="center"/>
          </w:tcPr>
          <w:p w14:paraId="7218F6B1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911" w:type="dxa"/>
            <w:vMerge/>
            <w:vAlign w:val="center"/>
          </w:tcPr>
          <w:p w14:paraId="42BCC63B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14:paraId="2AF9F734" w14:textId="2801E64D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3679A">
              <w:rPr>
                <w:rFonts w:eastAsia="MS Mincho" w:hint="eastAsia"/>
                <w:sz w:val="16"/>
                <w:szCs w:val="16"/>
                <w:lang w:eastAsia="zh-CN"/>
              </w:rPr>
              <w:t>5</w:t>
            </w:r>
            <w:r w:rsidRPr="0043679A">
              <w:rPr>
                <w:rFonts w:eastAsia="MS Mincho" w:hint="eastAsia"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rFonts w:eastAsia="MS Mincho"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rFonts w:eastAsia="MS Mincho"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D5218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933225" w14:textId="60965393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0.45</w:t>
            </w:r>
          </w:p>
        </w:tc>
        <w:tc>
          <w:tcPr>
            <w:tcW w:w="0" w:type="auto"/>
            <w:vAlign w:val="center"/>
          </w:tcPr>
          <w:p w14:paraId="33F77D99" w14:textId="0F26A0D1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9A2D5A" w14:textId="259D58CF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0,53</w:t>
            </w:r>
          </w:p>
        </w:tc>
      </w:tr>
      <w:tr w:rsidR="00417794" w:rsidRPr="0043679A" w14:paraId="6B2DC748" w14:textId="77777777" w:rsidTr="003D73D0">
        <w:trPr>
          <w:trHeight w:val="434"/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2FF15828" w14:textId="77777777" w:rsidR="00417794" w:rsidRPr="006F3DE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32x8 M</w:t>
            </w:r>
            <w:r w:rsidRPr="002F402D">
              <w:rPr>
                <w:rFonts w:eastAsia="MS Mincho"/>
                <w:noProof/>
                <w:sz w:val="16"/>
                <w:szCs w:val="16"/>
                <w:lang w:val="es-ES"/>
              </w:rPr>
              <w:t>U-MIMO</w:t>
            </w:r>
            <w:r w:rsidRPr="00E7760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Reciprocity based; </w:t>
            </w:r>
            <w:r w:rsidRPr="006D0887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(2 panel@UE)</w:t>
            </w:r>
          </w:p>
          <w:p w14:paraId="58CFB565" w14:textId="77777777" w:rsidR="00417794" w:rsidRPr="006F3DE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gN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(4,4,2,1,1;4,4);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br/>
              <w:t>UE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 (2,4,2,1,2; 1,2)</w:t>
            </w:r>
          </w:p>
        </w:tc>
        <w:tc>
          <w:tcPr>
            <w:tcW w:w="1134" w:type="dxa"/>
            <w:vMerge w:val="restart"/>
            <w:vAlign w:val="center"/>
          </w:tcPr>
          <w:p w14:paraId="336ECCBE" w14:textId="77777777" w:rsidR="00417794" w:rsidRPr="007F368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6</w:t>
            </w: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</w:t>
            </w:r>
          </w:p>
        </w:tc>
        <w:tc>
          <w:tcPr>
            <w:tcW w:w="911" w:type="dxa"/>
            <w:vMerge w:val="restart"/>
            <w:vAlign w:val="center"/>
          </w:tcPr>
          <w:p w14:paraId="3CB161D3" w14:textId="17BA7943" w:rsidR="00417794" w:rsidRPr="007F368D" w:rsidRDefault="002736E5" w:rsidP="003D73D0">
            <w:pPr>
              <w:spacing w:after="0"/>
              <w:jc w:val="center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vAlign w:val="center"/>
          </w:tcPr>
          <w:p w14:paraId="1004C86C" w14:textId="488CEA45" w:rsidR="00417794" w:rsidRPr="007F368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Average</w:t>
            </w:r>
            <w:r w:rsidR="0091677C">
              <w:rPr>
                <w:rFonts w:eastAsia="MS Mincho"/>
                <w:noProof/>
                <w:sz w:val="16"/>
                <w:szCs w:val="16"/>
                <w:lang w:val="es-ES"/>
              </w:rPr>
              <w:br/>
            </w: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898AB6" w14:textId="77777777" w:rsidR="00417794" w:rsidRPr="007F368D" w:rsidRDefault="00417794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9B39CB" w14:textId="6CC4C6EF" w:rsidR="00417794" w:rsidRPr="00E77602" w:rsidRDefault="00417794" w:rsidP="003D73D0">
            <w:pPr>
              <w:pStyle w:val="TAC"/>
              <w:widowControl w:val="0"/>
              <w:rPr>
                <w:rFonts w:eastAsia="MS Mincho"/>
                <w:noProof/>
                <w:color w:val="000000" w:themeColor="text1"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color w:val="000000" w:themeColor="text1"/>
                <w:sz w:val="16"/>
                <w:szCs w:val="16"/>
                <w:lang w:val="es-ES"/>
              </w:rPr>
              <w:t>12.</w:t>
            </w:r>
            <w:r w:rsidR="007E4BF7">
              <w:rPr>
                <w:rFonts w:eastAsia="MS Mincho"/>
                <w:noProof/>
                <w:color w:val="000000" w:themeColor="text1"/>
                <w:sz w:val="16"/>
                <w:szCs w:val="16"/>
                <w:lang w:val="es-ES"/>
              </w:rPr>
              <w:t>63</w:t>
            </w:r>
          </w:p>
        </w:tc>
        <w:tc>
          <w:tcPr>
            <w:tcW w:w="0" w:type="auto"/>
            <w:vAlign w:val="center"/>
          </w:tcPr>
          <w:p w14:paraId="0B04D3C7" w14:textId="7B6D46C4" w:rsidR="00417794" w:rsidRPr="007F368D" w:rsidRDefault="00EB11F3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14.11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3D2127" w14:textId="6E68BC47" w:rsidR="00417794" w:rsidRPr="007F368D" w:rsidRDefault="00EB11F3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14.81</w:t>
            </w:r>
          </w:p>
        </w:tc>
      </w:tr>
      <w:tr w:rsidR="000736F9" w:rsidRPr="0043679A" w14:paraId="54656A3E" w14:textId="77777777" w:rsidTr="003D73D0">
        <w:trPr>
          <w:trHeight w:val="304"/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5643077F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  <w:vMerge/>
            <w:vAlign w:val="center"/>
          </w:tcPr>
          <w:p w14:paraId="6483742B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911" w:type="dxa"/>
            <w:vMerge/>
            <w:vAlign w:val="center"/>
          </w:tcPr>
          <w:p w14:paraId="220C7814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14:paraId="408DBFF3" w14:textId="7CCAA432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3679A">
              <w:rPr>
                <w:rFonts w:eastAsia="MS Mincho" w:hint="eastAsia"/>
                <w:sz w:val="16"/>
                <w:szCs w:val="16"/>
                <w:lang w:eastAsia="zh-CN"/>
              </w:rPr>
              <w:t>5</w:t>
            </w:r>
            <w:r w:rsidRPr="0043679A">
              <w:rPr>
                <w:rFonts w:eastAsia="MS Mincho" w:hint="eastAsia"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rFonts w:eastAsia="MS Mincho"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rFonts w:eastAsia="MS Mincho"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9A03A" w14:textId="77777777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7F368D">
              <w:rPr>
                <w:rFonts w:eastAsia="MS Mincho"/>
                <w:noProof/>
                <w:sz w:val="16"/>
                <w:szCs w:val="16"/>
                <w:lang w:val="es-ES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48778" w14:textId="6C8F88EF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0.44</w:t>
            </w:r>
          </w:p>
        </w:tc>
        <w:tc>
          <w:tcPr>
            <w:tcW w:w="0" w:type="auto"/>
            <w:vAlign w:val="center"/>
          </w:tcPr>
          <w:p w14:paraId="42DDDB7D" w14:textId="7F4FD4DC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3A1C88" w14:textId="1C151583" w:rsidR="000736F9" w:rsidRPr="007F368D" w:rsidRDefault="000736F9" w:rsidP="000736F9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0.52</w:t>
            </w:r>
          </w:p>
        </w:tc>
      </w:tr>
    </w:tbl>
    <w:p w14:paraId="2C0BD4AC" w14:textId="32F8E9D4" w:rsidR="00DA7539" w:rsidRDefault="00DA7539" w:rsidP="00D151A0">
      <w:pPr>
        <w:pStyle w:val="Caption"/>
      </w:pPr>
    </w:p>
    <w:p w14:paraId="5710EF10" w14:textId="322C50FF" w:rsidR="00CA7626" w:rsidRDefault="00CA7626" w:rsidP="00CA7626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4</w:t>
      </w:r>
      <w:r>
        <w:fldChar w:fldCharType="end"/>
      </w:r>
      <w:r>
        <w:t xml:space="preserve">: </w:t>
      </w:r>
      <w:r w:rsidRPr="00712F98">
        <w:t xml:space="preserve">Indoor Hotspot – </w:t>
      </w:r>
      <w:proofErr w:type="spellStart"/>
      <w:r w:rsidRPr="00712F98">
        <w:t>eMBB</w:t>
      </w:r>
      <w:proofErr w:type="spellEnd"/>
      <w:r w:rsidRPr="00712F98">
        <w:t xml:space="preserve"> FDD </w:t>
      </w:r>
      <w:r w:rsidRPr="00D32476">
        <w:t>DL</w:t>
      </w:r>
      <w:r>
        <w:br/>
        <w:t>(Evaluation configuration C, CF=70 GHz, for 12TRxP)</w:t>
      </w:r>
    </w:p>
    <w:tbl>
      <w:tblPr>
        <w:tblW w:w="82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1276"/>
        <w:gridCol w:w="1533"/>
        <w:gridCol w:w="439"/>
        <w:gridCol w:w="2169"/>
      </w:tblGrid>
      <w:tr w:rsidR="00674183" w:rsidRPr="0043679A" w14:paraId="3BB95710" w14:textId="77777777" w:rsidTr="00674183">
        <w:trPr>
          <w:trHeight w:val="312"/>
          <w:jc w:val="center"/>
        </w:trPr>
        <w:tc>
          <w:tcPr>
            <w:tcW w:w="2827" w:type="dxa"/>
            <w:shd w:val="clear" w:color="auto" w:fill="auto"/>
            <w:vAlign w:val="center"/>
          </w:tcPr>
          <w:p w14:paraId="397643CD" w14:textId="77777777" w:rsidR="00674183" w:rsidRPr="0043679A" w:rsidRDefault="00674183" w:rsidP="003D73D0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1276" w:type="dxa"/>
            <w:vAlign w:val="center"/>
          </w:tcPr>
          <w:p w14:paraId="0913E6EB" w14:textId="77777777" w:rsidR="00674183" w:rsidRPr="0043679A" w:rsidRDefault="00674183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1972" w:type="dxa"/>
            <w:gridSpan w:val="2"/>
            <w:vAlign w:val="center"/>
          </w:tcPr>
          <w:p w14:paraId="03999030" w14:textId="77777777" w:rsidR="00674183" w:rsidRPr="0043679A" w:rsidRDefault="00674183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353D43AD" w14:textId="77777777" w:rsidR="00674183" w:rsidRPr="0043679A" w:rsidRDefault="00674183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A5A0D35" w14:textId="312E6224" w:rsidR="00674183" w:rsidRPr="0043679A" w:rsidRDefault="00674183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="00E04097">
              <w:rPr>
                <w:noProof/>
                <w:sz w:val="16"/>
                <w:szCs w:val="16"/>
                <w:lang w:eastAsia="zh-CN"/>
              </w:rPr>
              <w:br/>
            </w:r>
            <w:r w:rsidRPr="0043679A">
              <w:rPr>
                <w:noProof/>
                <w:sz w:val="16"/>
                <w:szCs w:val="16"/>
                <w:lang w:eastAsia="zh-CN"/>
              </w:rPr>
              <w:t>4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32.2%]</w:t>
            </w:r>
          </w:p>
        </w:tc>
      </w:tr>
      <w:tr w:rsidR="00674183" w:rsidRPr="0043679A" w14:paraId="276B9B06" w14:textId="77777777" w:rsidTr="00674183">
        <w:trPr>
          <w:trHeight w:val="452"/>
          <w:jc w:val="center"/>
        </w:trPr>
        <w:tc>
          <w:tcPr>
            <w:tcW w:w="2827" w:type="dxa"/>
            <w:vMerge w:val="restart"/>
            <w:shd w:val="clear" w:color="auto" w:fill="auto"/>
            <w:vAlign w:val="center"/>
          </w:tcPr>
          <w:p w14:paraId="504DCC1D" w14:textId="77777777" w:rsidR="00674183" w:rsidRDefault="00674183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0A47B1">
              <w:rPr>
                <w:rFonts w:eastAsia="MS Mincho"/>
                <w:noProof/>
                <w:sz w:val="16"/>
                <w:szCs w:val="16"/>
                <w:lang w:val="es-ES"/>
              </w:rPr>
              <w:t>32x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8</w:t>
            </w:r>
            <w:r w:rsidRPr="000A47B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</w:t>
            </w:r>
            <w:r w:rsidRPr="002A02ED">
              <w:rPr>
                <w:rFonts w:eastAsia="MS Mincho"/>
                <w:noProof/>
                <w:sz w:val="16"/>
                <w:szCs w:val="16"/>
                <w:lang w:val="es-ES"/>
              </w:rPr>
              <w:t>MU-MIMO Type II Codebook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;</w:t>
            </w:r>
            <w:r w:rsidRPr="000A47B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(2 panel@UE)</w:t>
            </w:r>
          </w:p>
          <w:p w14:paraId="539C636E" w14:textId="77777777" w:rsidR="00674183" w:rsidRPr="000A47B1" w:rsidRDefault="00674183" w:rsidP="003D73D0">
            <w:pPr>
              <w:spacing w:after="0"/>
              <w:jc w:val="center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gNB</w:t>
            </w:r>
            <w:r>
              <w:rPr>
                <w:rFonts w:hint="eastAsia"/>
                <w:noProof/>
                <w:sz w:val="16"/>
                <w:szCs w:val="16"/>
                <w:lang w:val="es-ES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(4,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4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,2,1,1;4,4);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br/>
              <w:t>UE</w:t>
            </w:r>
            <w:r>
              <w:rPr>
                <w:rFonts w:hint="eastAsia"/>
                <w:noProof/>
                <w:sz w:val="16"/>
                <w:szCs w:val="16"/>
                <w:lang w:val="es-ES"/>
              </w:rPr>
              <w:t xml:space="preserve"> Config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 (2,4,2,1,2;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1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,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2</w:t>
            </w:r>
            <w:r w:rsidRPr="006F3DED">
              <w:rPr>
                <w:rFonts w:eastAsia="MS Mincho"/>
                <w:noProof/>
                <w:sz w:val="16"/>
                <w:szCs w:val="16"/>
                <w:lang w:val="es-ES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319F4635" w14:textId="77777777" w:rsidR="00674183" w:rsidRPr="00CF5053" w:rsidRDefault="00674183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  <w:r>
              <w:rPr>
                <w:noProof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533" w:type="dxa"/>
            <w:vAlign w:val="center"/>
          </w:tcPr>
          <w:p w14:paraId="4D59CC74" w14:textId="77777777" w:rsidR="00674183" w:rsidRPr="0043679A" w:rsidRDefault="00674183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90551C4" w14:textId="77777777" w:rsidR="00674183" w:rsidRPr="0043679A" w:rsidRDefault="00674183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2C1E7497" w14:textId="0C2277F4" w:rsidR="00674183" w:rsidRPr="00A76E53" w:rsidRDefault="00674183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76E53">
              <w:rPr>
                <w:noProof/>
                <w:sz w:val="16"/>
                <w:szCs w:val="16"/>
                <w:lang w:eastAsia="zh-CN"/>
              </w:rPr>
              <w:t>11.</w:t>
            </w:r>
            <w:r>
              <w:rPr>
                <w:noProof/>
                <w:sz w:val="16"/>
                <w:szCs w:val="16"/>
                <w:lang w:eastAsia="zh-CN"/>
              </w:rPr>
              <w:t>42</w:t>
            </w:r>
          </w:p>
        </w:tc>
      </w:tr>
      <w:tr w:rsidR="00674183" w:rsidRPr="0043679A" w14:paraId="072E0336" w14:textId="77777777" w:rsidTr="00674183">
        <w:trPr>
          <w:trHeight w:val="453"/>
          <w:jc w:val="center"/>
        </w:trPr>
        <w:tc>
          <w:tcPr>
            <w:tcW w:w="2827" w:type="dxa"/>
            <w:vMerge/>
            <w:shd w:val="clear" w:color="auto" w:fill="auto"/>
            <w:vAlign w:val="center"/>
          </w:tcPr>
          <w:p w14:paraId="66270AAC" w14:textId="77777777" w:rsidR="00674183" w:rsidRPr="0043679A" w:rsidRDefault="00674183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2D14BFE" w14:textId="77777777" w:rsidR="00674183" w:rsidRPr="0043679A" w:rsidRDefault="00674183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533" w:type="dxa"/>
            <w:vAlign w:val="center"/>
          </w:tcPr>
          <w:p w14:paraId="368142F1" w14:textId="77777777" w:rsidR="00674183" w:rsidRPr="0043679A" w:rsidRDefault="00674183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7F1E062" w14:textId="77777777" w:rsidR="00674183" w:rsidRPr="0043679A" w:rsidRDefault="00674183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539D85C" w14:textId="77777777" w:rsidR="00674183" w:rsidRPr="00A76E53" w:rsidRDefault="00674183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76E53">
              <w:rPr>
                <w:noProof/>
                <w:sz w:val="16"/>
                <w:szCs w:val="16"/>
                <w:lang w:eastAsia="zh-CN"/>
              </w:rPr>
              <w:t>0.41</w:t>
            </w:r>
          </w:p>
        </w:tc>
      </w:tr>
    </w:tbl>
    <w:p w14:paraId="122F3E50" w14:textId="77777777" w:rsidR="00CA7626" w:rsidRPr="00CA7626" w:rsidRDefault="00CA7626" w:rsidP="00CA7626"/>
    <w:p w14:paraId="5E020B59" w14:textId="6AAEEDE9" w:rsidR="00612DC3" w:rsidRPr="00CA7626" w:rsidRDefault="00612DC3" w:rsidP="00612DC3">
      <w:pPr>
        <w:pStyle w:val="Heading2"/>
      </w:pPr>
      <w:r>
        <w:t>Dense Urban</w:t>
      </w:r>
    </w:p>
    <w:p w14:paraId="10532A39" w14:textId="7D9E684D" w:rsidR="00F540E6" w:rsidRDefault="00F540E6" w:rsidP="00F540E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5</w:t>
      </w:r>
      <w:r>
        <w:fldChar w:fldCharType="end"/>
      </w:r>
      <w:r>
        <w:t>: Dense Urban</w:t>
      </w:r>
      <w:r w:rsidRPr="00305BBB">
        <w:t xml:space="preserve"> – </w:t>
      </w:r>
      <w:proofErr w:type="spellStart"/>
      <w:r w:rsidRPr="00305BBB">
        <w:t>eMBB</w:t>
      </w:r>
      <w:proofErr w:type="spellEnd"/>
      <w:r w:rsidRPr="00305BBB">
        <w:t xml:space="preserve"> </w:t>
      </w:r>
      <w:r>
        <w:t>T</w:t>
      </w:r>
      <w:r w:rsidRPr="00305BBB">
        <w:t>DD DL</w:t>
      </w:r>
      <w:r>
        <w:br/>
        <w:t>(Evaluation configuration A, CF=4 GHz)</w:t>
      </w:r>
    </w:p>
    <w:tbl>
      <w:tblPr>
        <w:tblW w:w="56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51"/>
        <w:gridCol w:w="1004"/>
        <w:gridCol w:w="868"/>
        <w:gridCol w:w="651"/>
        <w:gridCol w:w="1022"/>
        <w:gridCol w:w="1022"/>
        <w:gridCol w:w="1022"/>
        <w:gridCol w:w="1022"/>
        <w:gridCol w:w="1022"/>
        <w:gridCol w:w="1022"/>
      </w:tblGrid>
      <w:tr w:rsidR="0061746E" w:rsidRPr="0043679A" w14:paraId="6A36FBAE" w14:textId="77777777" w:rsidTr="00051EF4">
        <w:trPr>
          <w:trHeight w:val="278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392A73AD" w14:textId="77777777" w:rsidR="004B5315" w:rsidRPr="0043679A" w:rsidRDefault="004B5315" w:rsidP="006609A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851" w:type="dxa"/>
            <w:vMerge w:val="restart"/>
            <w:vAlign w:val="center"/>
          </w:tcPr>
          <w:p w14:paraId="2CA47CD4" w14:textId="77777777" w:rsidR="004B5315" w:rsidRPr="0043679A" w:rsidRDefault="004B5315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1004" w:type="dxa"/>
            <w:vMerge w:val="restart"/>
            <w:vAlign w:val="center"/>
          </w:tcPr>
          <w:p w14:paraId="3D55A7B5" w14:textId="77777777" w:rsidR="004B5315" w:rsidRPr="0043679A" w:rsidRDefault="004B5315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1519" w:type="dxa"/>
            <w:gridSpan w:val="2"/>
            <w:vMerge w:val="restart"/>
            <w:vAlign w:val="center"/>
          </w:tcPr>
          <w:p w14:paraId="1A0FAAAA" w14:textId="1B005CD1" w:rsidR="004B5315" w:rsidRPr="0043679A" w:rsidRDefault="004B5315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6613026A" w14:textId="77777777" w:rsidR="004B5315" w:rsidRPr="0043679A" w:rsidRDefault="004B5315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3066" w:type="dxa"/>
            <w:gridSpan w:val="3"/>
            <w:vAlign w:val="center"/>
          </w:tcPr>
          <w:p w14:paraId="0250815E" w14:textId="77777777" w:rsidR="004B5315" w:rsidRPr="0043679A" w:rsidRDefault="004B5315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3066" w:type="dxa"/>
            <w:gridSpan w:val="3"/>
            <w:vAlign w:val="center"/>
          </w:tcPr>
          <w:p w14:paraId="657F92FE" w14:textId="77777777" w:rsidR="004B5315" w:rsidRPr="0043679A" w:rsidRDefault="004B5315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045E47" w:rsidRPr="0043679A" w:rsidDel="00194D07" w14:paraId="5C49736A" w14:textId="77777777" w:rsidTr="00051EF4">
        <w:trPr>
          <w:trHeight w:val="307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14:paraId="5A623826" w14:textId="77777777" w:rsidR="004B5315" w:rsidRPr="0043679A" w:rsidRDefault="004B5315" w:rsidP="00D075FC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0510DFE7" w14:textId="77777777" w:rsidR="004B5315" w:rsidRPr="0043679A" w:rsidDel="00194D07" w:rsidRDefault="004B5315" w:rsidP="00D075FC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14:paraId="736A4914" w14:textId="77777777" w:rsidR="004B5315" w:rsidRPr="0043679A" w:rsidDel="00194D07" w:rsidRDefault="004B5315" w:rsidP="00D075FC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519" w:type="dxa"/>
            <w:gridSpan w:val="2"/>
            <w:vMerge/>
            <w:vAlign w:val="center"/>
          </w:tcPr>
          <w:p w14:paraId="4F826BE4" w14:textId="3FA2E28A" w:rsidR="004B5315" w:rsidRPr="0043679A" w:rsidDel="00194D07" w:rsidRDefault="004B5315" w:rsidP="00D075FC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26E5AD4" w14:textId="2A7F9AB4" w:rsidR="004B5315" w:rsidRPr="0043679A" w:rsidRDefault="004B5315" w:rsidP="00D075FC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20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36.2%]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E9F3953" w14:textId="51068288" w:rsidR="004B5315" w:rsidRPr="0043679A" w:rsidDel="00194D07" w:rsidRDefault="004B5315" w:rsidP="00D075FC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28.0%]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D671BD8" w14:textId="1267C9F4" w:rsidR="004B5315" w:rsidRPr="0043679A" w:rsidRDefault="004B5315" w:rsidP="00D075FC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10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23.2%]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6CE0082" w14:textId="1D71D30E" w:rsidR="004B5315" w:rsidRPr="0043679A" w:rsidRDefault="004B5315" w:rsidP="00D075FC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20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36.2%]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7F64110" w14:textId="360FCB90" w:rsidR="004B5315" w:rsidRPr="0043679A" w:rsidDel="00194D07" w:rsidRDefault="004B5315" w:rsidP="00D075FC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28.0%]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D2AC161" w14:textId="22116FA5" w:rsidR="004B5315" w:rsidRPr="0043679A" w:rsidRDefault="004B5315" w:rsidP="00D075FC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10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23.2%]</w:t>
            </w:r>
          </w:p>
        </w:tc>
      </w:tr>
      <w:tr w:rsidR="00045E47" w:rsidRPr="0043679A" w14:paraId="705AA91B" w14:textId="77777777" w:rsidTr="00051EF4">
        <w:trPr>
          <w:trHeight w:val="524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8DD86CC" w14:textId="77777777" w:rsidR="004B5315" w:rsidRPr="0043679A" w:rsidRDefault="004B5315" w:rsidP="00F540E6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B54540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32x4 MU-MIMO,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B54540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; gNB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B54540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(8,8,2,1,1;2,8)</w:t>
            </w:r>
          </w:p>
        </w:tc>
        <w:tc>
          <w:tcPr>
            <w:tcW w:w="851" w:type="dxa"/>
            <w:vMerge w:val="restart"/>
            <w:vAlign w:val="center"/>
          </w:tcPr>
          <w:p w14:paraId="3588F90E" w14:textId="77777777" w:rsidR="004B5315" w:rsidRPr="007F368D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1004" w:type="dxa"/>
            <w:vMerge w:val="restart"/>
            <w:vAlign w:val="center"/>
          </w:tcPr>
          <w:p w14:paraId="62C769B9" w14:textId="3B857D83" w:rsidR="004B5315" w:rsidRPr="0043679A" w:rsidRDefault="00B12C7C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868" w:type="dxa"/>
            <w:vAlign w:val="center"/>
          </w:tcPr>
          <w:p w14:paraId="172FBDAB" w14:textId="3ACAF8C8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1D8C0C56" w14:textId="77777777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B24B30B" w14:textId="1920112D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13.34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F57D2B" w14:textId="0C83F8C3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15.05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9CFC219" w14:textId="1687324D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16.05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A3DA39F" w14:textId="50CD0A08" w:rsidR="004B5315" w:rsidRPr="00F540E6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540E6">
              <w:rPr>
                <w:noProof/>
                <w:sz w:val="16"/>
                <w:szCs w:val="16"/>
                <w:lang w:eastAsia="zh-CN"/>
              </w:rPr>
              <w:t>13.</w:t>
            </w:r>
            <w:r>
              <w:rPr>
                <w:noProof/>
                <w:sz w:val="16"/>
                <w:szCs w:val="16"/>
                <w:lang w:eastAsia="zh-CN"/>
              </w:rPr>
              <w:t>45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BAF6E2" w14:textId="49872D89" w:rsidR="004B5315" w:rsidRPr="00175139" w:rsidDel="00194D07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75139">
              <w:rPr>
                <w:noProof/>
                <w:sz w:val="16"/>
                <w:szCs w:val="16"/>
                <w:lang w:eastAsia="zh-CN"/>
              </w:rPr>
              <w:t>15.17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49E1A0F" w14:textId="50D45DD9" w:rsidR="004B5315" w:rsidRPr="00175139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75139">
              <w:rPr>
                <w:noProof/>
                <w:sz w:val="16"/>
                <w:szCs w:val="16"/>
                <w:lang w:eastAsia="zh-CN"/>
              </w:rPr>
              <w:t>16.19</w:t>
            </w:r>
          </w:p>
        </w:tc>
      </w:tr>
      <w:tr w:rsidR="005326E9" w:rsidRPr="0043679A" w14:paraId="036D74BC" w14:textId="77777777" w:rsidTr="00051EF4">
        <w:trPr>
          <w:trHeight w:val="254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14:paraId="61167428" w14:textId="77777777" w:rsidR="004B5315" w:rsidRPr="0043679A" w:rsidRDefault="004B5315" w:rsidP="00F540E6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5730C68" w14:textId="77777777" w:rsidR="004B5315" w:rsidRPr="0043679A" w:rsidRDefault="004B5315" w:rsidP="00F540E6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14:paraId="19AFBE83" w14:textId="77777777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68" w:type="dxa"/>
            <w:vAlign w:val="center"/>
          </w:tcPr>
          <w:p w14:paraId="062C5B12" w14:textId="680767AC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6EAE6CD8" w14:textId="77777777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0.225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7334B01" w14:textId="6B8301E3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5D15E74" w14:textId="5281F55A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C2129A2" w14:textId="5DFE4AED" w:rsidR="004B5315" w:rsidRPr="0043679A" w:rsidRDefault="004B5315" w:rsidP="006D55C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3CEBC2B" w14:textId="4FFCBDEF" w:rsidR="004B5315" w:rsidRPr="00F540E6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540E6">
              <w:rPr>
                <w:noProof/>
                <w:sz w:val="16"/>
                <w:szCs w:val="16"/>
                <w:lang w:eastAsia="zh-CN"/>
              </w:rPr>
              <w:t>0.4</w:t>
            </w:r>
            <w:r>
              <w:rPr>
                <w:noProof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D15A506" w14:textId="072DAB84" w:rsidR="004B5315" w:rsidRPr="00175139" w:rsidDel="00194D07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75139">
              <w:rPr>
                <w:noProof/>
                <w:sz w:val="16"/>
                <w:szCs w:val="16"/>
                <w:lang w:eastAsia="zh-CN"/>
              </w:rPr>
              <w:t>0.55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268A423" w14:textId="5957BF04" w:rsidR="004B5315" w:rsidRPr="00175139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175139">
              <w:rPr>
                <w:noProof/>
                <w:sz w:val="16"/>
                <w:szCs w:val="16"/>
                <w:lang w:eastAsia="zh-CN"/>
              </w:rPr>
              <w:t>0.59</w:t>
            </w:r>
          </w:p>
        </w:tc>
      </w:tr>
      <w:tr w:rsidR="005326E9" w:rsidRPr="0043679A" w14:paraId="01BE4C84" w14:textId="77777777" w:rsidTr="00051EF4">
        <w:trPr>
          <w:trHeight w:val="609"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18421BA7" w14:textId="77777777" w:rsidR="004B5315" w:rsidRPr="006F60E2" w:rsidRDefault="004B5315" w:rsidP="00D075FC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3B2B8D91" w14:textId="77777777" w:rsidR="004B5315" w:rsidRDefault="004B5315" w:rsidP="00D075F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1004" w:type="dxa"/>
            <w:vAlign w:val="center"/>
          </w:tcPr>
          <w:p w14:paraId="10E2BA7C" w14:textId="77777777" w:rsidR="004B5315" w:rsidRPr="0043679A" w:rsidRDefault="004B5315" w:rsidP="00D075F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68" w:type="dxa"/>
            <w:vAlign w:val="center"/>
          </w:tcPr>
          <w:p w14:paraId="09414D4A" w14:textId="77777777" w:rsidR="004B5315" w:rsidRPr="0043679A" w:rsidRDefault="004B5315" w:rsidP="00D075F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293ECBAD" w14:textId="77777777" w:rsidR="004B5315" w:rsidRPr="0043679A" w:rsidRDefault="004B5315" w:rsidP="00D075FC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91883BD" w14:textId="1FFBE390" w:rsidR="004B5315" w:rsidRPr="00AA7CEC" w:rsidRDefault="004B5315" w:rsidP="00D075FC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20</w:t>
            </w: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MHz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[OH 38.8%]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C82C5F8" w14:textId="55F35941" w:rsidR="004B5315" w:rsidRPr="00AA7CEC" w:rsidRDefault="004B5315" w:rsidP="00D075FC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4</w:t>
            </w: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0MHz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[OH 30.8%]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FF1B2E7" w14:textId="0791792E" w:rsidR="004B5315" w:rsidRPr="00AA7CEC" w:rsidRDefault="004B5315" w:rsidP="00D075FC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66932D8" w14:textId="75112E0B" w:rsidR="004B5315" w:rsidRPr="00AA7CEC" w:rsidRDefault="004B5315" w:rsidP="00D075FC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20</w:t>
            </w: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MHz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[OH 38.8%]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CD043BD" w14:textId="43B4BBB2" w:rsidR="004B5315" w:rsidRPr="00AA7CEC" w:rsidRDefault="004B5315" w:rsidP="00D075FC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4</w:t>
            </w: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0MHz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[OH 30.8%]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CC37723" w14:textId="72E28132" w:rsidR="004B5315" w:rsidRPr="00AA7CEC" w:rsidRDefault="004B5315" w:rsidP="00D075FC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</w:p>
        </w:tc>
      </w:tr>
      <w:tr w:rsidR="005326E9" w:rsidRPr="0043679A" w14:paraId="09612E72" w14:textId="77777777" w:rsidTr="00051EF4">
        <w:trPr>
          <w:trHeight w:val="609"/>
          <w:jc w:val="center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1924159C" w14:textId="77777777" w:rsidR="004B5315" w:rsidRPr="0043679A" w:rsidRDefault="004B5315" w:rsidP="00F540E6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6F60E2">
              <w:rPr>
                <w:rFonts w:eastAsia="MS Mincho"/>
                <w:noProof/>
                <w:sz w:val="16"/>
                <w:szCs w:val="16"/>
              </w:rPr>
              <w:t>32x4 MU-MIMO,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Reciprocity based;</w:t>
            </w:r>
            <w:r w:rsidRPr="006F60E2">
              <w:rPr>
                <w:rFonts w:eastAsia="MS Mincho"/>
                <w:noProof/>
                <w:sz w:val="16"/>
                <w:szCs w:val="16"/>
              </w:rPr>
              <w:t xml:space="preserve"> 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; gNB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6F60E2">
              <w:rPr>
                <w:rFonts w:eastAsia="MS Mincho"/>
                <w:noProof/>
                <w:sz w:val="16"/>
                <w:szCs w:val="16"/>
              </w:rPr>
              <w:t xml:space="preserve"> = (8,8,2,1,1;2,8)</w:t>
            </w:r>
          </w:p>
        </w:tc>
        <w:tc>
          <w:tcPr>
            <w:tcW w:w="851" w:type="dxa"/>
            <w:vMerge w:val="restart"/>
            <w:vAlign w:val="center"/>
          </w:tcPr>
          <w:p w14:paraId="185DCCD1" w14:textId="77777777" w:rsidR="004B5315" w:rsidRPr="007F368D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04" w:type="dxa"/>
            <w:vMerge w:val="restart"/>
            <w:vAlign w:val="center"/>
          </w:tcPr>
          <w:p w14:paraId="61873FA2" w14:textId="0B2CEA94" w:rsidR="004B5315" w:rsidRPr="0043679A" w:rsidRDefault="00B12C7C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868" w:type="dxa"/>
            <w:vAlign w:val="center"/>
          </w:tcPr>
          <w:p w14:paraId="1CA119E9" w14:textId="3EAF40FA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6B6BB896" w14:textId="77777777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1D7454E" w14:textId="1AB2A775" w:rsidR="004B5315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13.58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A8AB1E1" w14:textId="6CDDFA6E" w:rsidR="004B5315" w:rsidRDefault="00410896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15.36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5D6D7D5" w14:textId="17D88E29" w:rsidR="004B5315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D8758EC" w14:textId="00B91C15" w:rsidR="004B5315" w:rsidRPr="00F540E6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540E6">
              <w:rPr>
                <w:noProof/>
                <w:sz w:val="16"/>
                <w:szCs w:val="16"/>
                <w:lang w:eastAsia="zh-CN"/>
              </w:rPr>
              <w:t>13.</w:t>
            </w:r>
            <w:r>
              <w:rPr>
                <w:noProof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C6B023F" w14:textId="4940CBF1" w:rsidR="004B5315" w:rsidRDefault="00175139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15.62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041DA51" w14:textId="5F84EE0F" w:rsidR="004B5315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</w:tr>
      <w:tr w:rsidR="005326E9" w:rsidRPr="0043679A" w14:paraId="797FD059" w14:textId="77777777" w:rsidTr="00051EF4">
        <w:trPr>
          <w:trHeight w:val="360"/>
          <w:jc w:val="center"/>
        </w:trPr>
        <w:tc>
          <w:tcPr>
            <w:tcW w:w="1418" w:type="dxa"/>
            <w:vMerge/>
            <w:shd w:val="clear" w:color="auto" w:fill="auto"/>
            <w:vAlign w:val="center"/>
          </w:tcPr>
          <w:p w14:paraId="703F76CC" w14:textId="77777777" w:rsidR="004B5315" w:rsidRPr="0043679A" w:rsidRDefault="004B5315" w:rsidP="00F540E6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DBD5077" w14:textId="77777777" w:rsidR="004B5315" w:rsidRPr="0043679A" w:rsidRDefault="004B5315" w:rsidP="00F540E6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004" w:type="dxa"/>
            <w:vMerge/>
            <w:vAlign w:val="center"/>
          </w:tcPr>
          <w:p w14:paraId="72C4D5D8" w14:textId="77777777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68" w:type="dxa"/>
            <w:vAlign w:val="center"/>
          </w:tcPr>
          <w:p w14:paraId="044CBFE6" w14:textId="7E3D1211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0F6A9AEC" w14:textId="77777777" w:rsidR="004B5315" w:rsidRPr="0043679A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0.225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2A11E59" w14:textId="65FBC2CD" w:rsidR="004B5315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1624A3" w14:textId="4DC54F92" w:rsidR="004B5315" w:rsidRDefault="00175139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0.55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E882EB3" w14:textId="14A061B9" w:rsidR="004B5315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CBA8199" w14:textId="6762419F" w:rsidR="004B5315" w:rsidRPr="00F540E6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540E6">
              <w:rPr>
                <w:noProof/>
                <w:sz w:val="16"/>
                <w:szCs w:val="16"/>
                <w:lang w:eastAsia="zh-CN"/>
              </w:rPr>
              <w:t>0.4</w:t>
            </w:r>
            <w:r>
              <w:rPr>
                <w:noProof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A0A7AD6" w14:textId="52BFB13B" w:rsidR="004B5315" w:rsidRDefault="00175139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0.55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F173CAF" w14:textId="5228F813" w:rsidR="004B5315" w:rsidRDefault="004B5315" w:rsidP="00F540E6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</w:tr>
    </w:tbl>
    <w:p w14:paraId="0836CB85" w14:textId="437D6BDC" w:rsidR="00FA7CD3" w:rsidRDefault="00FA7CD3" w:rsidP="00FA7CD3"/>
    <w:p w14:paraId="7CD4244B" w14:textId="1823FD76" w:rsidR="006609A2" w:rsidRDefault="006609A2" w:rsidP="006609A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6</w:t>
      </w:r>
      <w:r>
        <w:fldChar w:fldCharType="end"/>
      </w:r>
      <w:r w:rsidRPr="00A02A2F">
        <w:t xml:space="preserve">: Dense Urban – </w:t>
      </w:r>
      <w:proofErr w:type="spellStart"/>
      <w:r w:rsidRPr="00A02A2F">
        <w:t>eMBB</w:t>
      </w:r>
      <w:proofErr w:type="spellEnd"/>
      <w:r w:rsidRPr="00A02A2F">
        <w:t xml:space="preserve"> </w:t>
      </w:r>
      <w:r>
        <w:t>F</w:t>
      </w:r>
      <w:r w:rsidRPr="00A02A2F">
        <w:t xml:space="preserve">DD </w:t>
      </w:r>
      <w:r w:rsidRPr="00305BBB">
        <w:t>DL</w:t>
      </w:r>
      <w:r>
        <w:br/>
        <w:t>(Evaluation configuration A, CF=4 GHz)</w:t>
      </w:r>
    </w:p>
    <w:tbl>
      <w:tblPr>
        <w:tblW w:w="52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841"/>
        <w:gridCol w:w="1418"/>
        <w:gridCol w:w="641"/>
        <w:gridCol w:w="918"/>
        <w:gridCol w:w="918"/>
        <w:gridCol w:w="918"/>
        <w:gridCol w:w="918"/>
        <w:gridCol w:w="918"/>
        <w:gridCol w:w="1007"/>
      </w:tblGrid>
      <w:tr w:rsidR="00574D18" w:rsidRPr="0043679A" w14:paraId="57A72A2B" w14:textId="77777777" w:rsidTr="00555426">
        <w:trPr>
          <w:trHeight w:val="259"/>
          <w:jc w:val="center"/>
        </w:trPr>
        <w:tc>
          <w:tcPr>
            <w:tcW w:w="1561" w:type="dxa"/>
            <w:vMerge w:val="restart"/>
            <w:shd w:val="clear" w:color="auto" w:fill="auto"/>
            <w:vAlign w:val="center"/>
          </w:tcPr>
          <w:p w14:paraId="31082920" w14:textId="77777777" w:rsidR="00574D18" w:rsidRPr="0043679A" w:rsidRDefault="00574D18" w:rsidP="006609A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841" w:type="dxa"/>
            <w:vMerge w:val="restart"/>
            <w:vAlign w:val="center"/>
          </w:tcPr>
          <w:p w14:paraId="211E8F56" w14:textId="77777777" w:rsidR="00574D18" w:rsidRPr="0043679A" w:rsidRDefault="00574D18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2059" w:type="dxa"/>
            <w:gridSpan w:val="2"/>
            <w:vMerge w:val="restart"/>
            <w:vAlign w:val="center"/>
          </w:tcPr>
          <w:p w14:paraId="6268451A" w14:textId="77777777" w:rsidR="00574D18" w:rsidRPr="0043679A" w:rsidRDefault="00574D18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552FE9D5" w14:textId="77777777" w:rsidR="00574D18" w:rsidRPr="0043679A" w:rsidRDefault="00574D18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2754" w:type="dxa"/>
            <w:gridSpan w:val="3"/>
            <w:vAlign w:val="center"/>
          </w:tcPr>
          <w:p w14:paraId="2A2A8618" w14:textId="77777777" w:rsidR="00574D18" w:rsidRPr="0043679A" w:rsidRDefault="00574D18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2843" w:type="dxa"/>
            <w:gridSpan w:val="3"/>
            <w:vAlign w:val="center"/>
          </w:tcPr>
          <w:p w14:paraId="3C6707E8" w14:textId="77777777" w:rsidR="00574D18" w:rsidRPr="0043679A" w:rsidRDefault="00574D18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574D18" w:rsidRPr="0043679A" w:rsidDel="00194D07" w14:paraId="7AD59605" w14:textId="77777777" w:rsidTr="00555426">
        <w:trPr>
          <w:trHeight w:val="286"/>
          <w:jc w:val="center"/>
        </w:trPr>
        <w:tc>
          <w:tcPr>
            <w:tcW w:w="1561" w:type="dxa"/>
            <w:vMerge/>
            <w:shd w:val="clear" w:color="auto" w:fill="auto"/>
            <w:vAlign w:val="center"/>
          </w:tcPr>
          <w:p w14:paraId="43099A20" w14:textId="77777777" w:rsidR="00574D18" w:rsidRPr="0043679A" w:rsidRDefault="00574D18" w:rsidP="00574D18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41" w:type="dxa"/>
            <w:vMerge/>
            <w:vAlign w:val="center"/>
          </w:tcPr>
          <w:p w14:paraId="626A83AE" w14:textId="77777777" w:rsidR="00574D18" w:rsidRPr="0043679A" w:rsidDel="00194D07" w:rsidRDefault="00574D18" w:rsidP="00574D18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2059" w:type="dxa"/>
            <w:gridSpan w:val="2"/>
            <w:vMerge/>
            <w:vAlign w:val="center"/>
          </w:tcPr>
          <w:p w14:paraId="0CF97366" w14:textId="77777777" w:rsidR="00574D18" w:rsidRPr="0043679A" w:rsidDel="00194D07" w:rsidRDefault="00574D18" w:rsidP="00574D18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58CCBE6F" w14:textId="06D63E58" w:rsidR="00574D18" w:rsidRPr="0043679A" w:rsidRDefault="00574D18" w:rsidP="00574D18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33.8%]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1B292DF" w14:textId="74976BCE" w:rsidR="00574D18" w:rsidRPr="0043679A" w:rsidDel="00194D07" w:rsidRDefault="00574D18" w:rsidP="00574D1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2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26.0%]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AB95A16" w14:textId="1E75C356" w:rsidR="00574D18" w:rsidRPr="0043679A" w:rsidRDefault="00574D18" w:rsidP="00574D1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40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22.2%]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3C1FF78" w14:textId="0B5966A9" w:rsidR="00574D18" w:rsidRPr="0043679A" w:rsidRDefault="00574D18" w:rsidP="00574D18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33.8%]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47273A3" w14:textId="1EA9B479" w:rsidR="00574D18" w:rsidRPr="0043679A" w:rsidDel="00194D07" w:rsidRDefault="00574D18" w:rsidP="00574D1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2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26.0%]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5CB1446" w14:textId="3483CCCE" w:rsidR="00574D18" w:rsidRPr="0043679A" w:rsidRDefault="00574D18" w:rsidP="00574D1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40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22.2%]</w:t>
            </w:r>
          </w:p>
        </w:tc>
      </w:tr>
      <w:tr w:rsidR="00574D18" w:rsidRPr="0043679A" w14:paraId="121FFCAF" w14:textId="77777777" w:rsidTr="00555426">
        <w:trPr>
          <w:trHeight w:val="487"/>
          <w:jc w:val="center"/>
        </w:trPr>
        <w:tc>
          <w:tcPr>
            <w:tcW w:w="1561" w:type="dxa"/>
            <w:vMerge w:val="restart"/>
            <w:shd w:val="clear" w:color="auto" w:fill="auto"/>
            <w:vAlign w:val="center"/>
          </w:tcPr>
          <w:p w14:paraId="6EE940CA" w14:textId="3166D20F" w:rsidR="00574D18" w:rsidRPr="0043679A" w:rsidRDefault="00574D18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2A02ED">
              <w:rPr>
                <w:rFonts w:eastAsia="MS Mincho"/>
                <w:noProof/>
                <w:sz w:val="16"/>
                <w:szCs w:val="16"/>
                <w:lang w:val="es-ES"/>
              </w:rPr>
              <w:t>32x4 MU-MIMO Type II Codebook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; gNB</w:t>
            </w:r>
            <w:r>
              <w:rPr>
                <w:rFonts w:hint="eastAsia"/>
                <w:noProof/>
                <w:sz w:val="16"/>
                <w:szCs w:val="16"/>
                <w:lang w:val="es-ES" w:eastAsia="zh-CN"/>
              </w:rPr>
              <w:t xml:space="preserve"> Config</w:t>
            </w:r>
            <w:r w:rsidRPr="002A02E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(8,8,2,1,1;2,8)</w:t>
            </w:r>
          </w:p>
        </w:tc>
        <w:tc>
          <w:tcPr>
            <w:tcW w:w="841" w:type="dxa"/>
            <w:vMerge w:val="restart"/>
            <w:vAlign w:val="center"/>
          </w:tcPr>
          <w:p w14:paraId="056772B5" w14:textId="173D45B9" w:rsidR="00574D18" w:rsidRPr="007F368D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418" w:type="dxa"/>
            <w:vAlign w:val="center"/>
          </w:tcPr>
          <w:p w14:paraId="23597E7A" w14:textId="77777777" w:rsidR="00574D18" w:rsidRPr="0043679A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B55C71E" w14:textId="77777777" w:rsidR="00574D18" w:rsidRPr="0043679A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4C49799" w14:textId="25D66D2D" w:rsidR="00574D18" w:rsidRPr="0043679A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10.49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4F8B048" w14:textId="144B51F0" w:rsidR="00574D18" w:rsidRPr="0043679A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11.72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38FA2FB" w14:textId="71A06C0C" w:rsidR="00574D18" w:rsidRPr="0043679A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12.32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86C5572" w14:textId="0248C009" w:rsidR="00574D18" w:rsidRPr="00F540E6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10.18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F16BD38" w14:textId="5D9136F1" w:rsidR="00574D18" w:rsidRPr="00F02222" w:rsidDel="00194D07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02222">
              <w:rPr>
                <w:noProof/>
                <w:sz w:val="16"/>
                <w:szCs w:val="16"/>
                <w:lang w:eastAsia="zh-CN"/>
              </w:rPr>
              <w:t>11.38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06660023" w14:textId="3DB3190A" w:rsidR="00574D18" w:rsidRPr="00F02222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02222">
              <w:rPr>
                <w:noProof/>
                <w:sz w:val="16"/>
                <w:szCs w:val="16"/>
                <w:lang w:eastAsia="zh-CN"/>
              </w:rPr>
              <w:t>11.97</w:t>
            </w:r>
          </w:p>
        </w:tc>
      </w:tr>
      <w:tr w:rsidR="00574D18" w:rsidRPr="0043679A" w14:paraId="118401AD" w14:textId="77777777" w:rsidTr="00555426">
        <w:trPr>
          <w:trHeight w:val="236"/>
          <w:jc w:val="center"/>
        </w:trPr>
        <w:tc>
          <w:tcPr>
            <w:tcW w:w="1561" w:type="dxa"/>
            <w:vMerge/>
            <w:shd w:val="clear" w:color="auto" w:fill="auto"/>
            <w:vAlign w:val="center"/>
          </w:tcPr>
          <w:p w14:paraId="702D815D" w14:textId="77777777" w:rsidR="00574D18" w:rsidRPr="0043679A" w:rsidRDefault="00574D18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41" w:type="dxa"/>
            <w:vMerge/>
            <w:vAlign w:val="center"/>
          </w:tcPr>
          <w:p w14:paraId="1CC8CB0B" w14:textId="77777777" w:rsidR="00574D18" w:rsidRPr="0043679A" w:rsidRDefault="00574D18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2F4C2929" w14:textId="77777777" w:rsidR="00574D18" w:rsidRPr="0043679A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17D3E4DC" w14:textId="77777777" w:rsidR="00574D18" w:rsidRPr="0043679A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0.225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6FF9308" w14:textId="31DF8289" w:rsidR="00574D18" w:rsidRPr="0043679A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0.40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5B85BD9" w14:textId="66F8B018" w:rsidR="00574D18" w:rsidRPr="0043679A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CA84151" w14:textId="429ED518" w:rsidR="00574D18" w:rsidRPr="0043679A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0.47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DDE7DB8" w14:textId="41130CD4" w:rsidR="00574D18" w:rsidRPr="00F540E6" w:rsidRDefault="00574D18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B89C5A6" w14:textId="00E20911" w:rsidR="00574D18" w:rsidRPr="00F02222" w:rsidDel="00194D07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02222">
              <w:rPr>
                <w:noProof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7F7047EB" w14:textId="7FF71BB8" w:rsidR="00574D18" w:rsidRPr="00F02222" w:rsidRDefault="00F02222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02222">
              <w:rPr>
                <w:noProof/>
                <w:sz w:val="16"/>
                <w:szCs w:val="16"/>
                <w:lang w:eastAsia="zh-CN"/>
              </w:rPr>
              <w:t>0.45</w:t>
            </w:r>
          </w:p>
        </w:tc>
      </w:tr>
    </w:tbl>
    <w:p w14:paraId="3D9FA84B" w14:textId="1381CC8C" w:rsidR="00F540E6" w:rsidRDefault="00F540E6" w:rsidP="00FA7CD3"/>
    <w:p w14:paraId="44647B8B" w14:textId="3E361E75" w:rsidR="00A2512B" w:rsidRDefault="009943F3" w:rsidP="00A2512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7</w:t>
      </w:r>
      <w:r>
        <w:fldChar w:fldCharType="end"/>
      </w:r>
      <w:r>
        <w:t xml:space="preserve">: Dense Urban – </w:t>
      </w:r>
      <w:proofErr w:type="spellStart"/>
      <w:r>
        <w:t>eMBB</w:t>
      </w:r>
      <w:proofErr w:type="spellEnd"/>
      <w:r>
        <w:t xml:space="preserve"> TDD DL</w:t>
      </w:r>
      <w:r>
        <w:br/>
      </w:r>
      <w:r w:rsidR="00A2512B">
        <w:t>(Evaluation configuration B, CF=30 GHz)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4"/>
        <w:gridCol w:w="1134"/>
        <w:gridCol w:w="911"/>
        <w:gridCol w:w="1924"/>
        <w:gridCol w:w="617"/>
        <w:gridCol w:w="1061"/>
        <w:gridCol w:w="1061"/>
        <w:gridCol w:w="1061"/>
      </w:tblGrid>
      <w:tr w:rsidR="00F849C6" w14:paraId="0509BBCE" w14:textId="77777777" w:rsidTr="00F849C6">
        <w:trPr>
          <w:trHeight w:val="920"/>
          <w:jc w:val="center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4626E" w14:textId="77777777" w:rsidR="00F849C6" w:rsidRDefault="00F849C6" w:rsidP="00F849C6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Scheme and antenna configuration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10C20" w14:textId="77777777" w:rsidR="00F849C6" w:rsidRDefault="00F849C6" w:rsidP="00F849C6">
            <w:pPr>
              <w:pStyle w:val="TAH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Sub-carrier spacing (kHz)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AEC42" w14:textId="77777777" w:rsidR="00F849C6" w:rsidRDefault="00F849C6" w:rsidP="00F849C6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Frame structure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F7F40" w14:textId="77777777" w:rsidR="00F849C6" w:rsidRDefault="00F849C6" w:rsidP="00F849C6">
            <w:pPr>
              <w:pStyle w:val="TAH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ITU</w:t>
            </w:r>
          </w:p>
          <w:p w14:paraId="72D1918A" w14:textId="77777777" w:rsidR="00F849C6" w:rsidRDefault="00F849C6" w:rsidP="00F849C6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94C6C" w14:textId="6985CC7D" w:rsidR="00F849C6" w:rsidRDefault="00F849C6" w:rsidP="00F849C6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8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34.5%]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5BDA7" w14:textId="7F44C8A7" w:rsidR="00F849C6" w:rsidRDefault="00F849C6" w:rsidP="00F849C6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26.8%]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9713C" w14:textId="0BCA58E6" w:rsidR="00F849C6" w:rsidRDefault="00F849C6" w:rsidP="00F849C6">
            <w:pPr>
              <w:pStyle w:val="TAH"/>
              <w:rPr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23.2%]</w:t>
            </w:r>
          </w:p>
        </w:tc>
      </w:tr>
      <w:tr w:rsidR="00F849C6" w14:paraId="615DEF53" w14:textId="77777777" w:rsidTr="00F849C6">
        <w:trPr>
          <w:trHeight w:val="520"/>
          <w:jc w:val="center"/>
        </w:trPr>
        <w:tc>
          <w:tcPr>
            <w:tcW w:w="18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684DE" w14:textId="77777777" w:rsidR="00F849C6" w:rsidRDefault="00F849C6">
            <w:pPr>
              <w:pStyle w:val="TAC"/>
              <w:rPr>
                <w:sz w:val="16"/>
                <w:szCs w:val="16"/>
                <w:lang w:val="es-ES" w:eastAsia="sv-SE"/>
              </w:rPr>
            </w:pPr>
            <w:r>
              <w:rPr>
                <w:sz w:val="16"/>
                <w:szCs w:val="16"/>
                <w:lang w:val="es-ES"/>
              </w:rPr>
              <w:t>32x8 MU-</w:t>
            </w:r>
            <w:proofErr w:type="gramStart"/>
            <w:r>
              <w:rPr>
                <w:sz w:val="16"/>
                <w:szCs w:val="16"/>
                <w:lang w:val="es-ES"/>
              </w:rPr>
              <w:t xml:space="preserve">MIMO,  </w:t>
            </w:r>
            <w:proofErr w:type="spellStart"/>
            <w:r>
              <w:rPr>
                <w:sz w:val="16"/>
                <w:szCs w:val="16"/>
                <w:lang w:val="es-ES"/>
              </w:rPr>
              <w:t>Reciprocity</w:t>
            </w:r>
            <w:proofErr w:type="spellEnd"/>
            <w:proofErr w:type="gram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/>
              </w:rPr>
              <w:t>based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; 4T SRS (2 </w:t>
            </w:r>
            <w:proofErr w:type="spellStart"/>
            <w:r>
              <w:rPr>
                <w:sz w:val="16"/>
                <w:szCs w:val="16"/>
                <w:lang w:val="es-ES"/>
              </w:rPr>
              <w:t>panel@UE</w:t>
            </w:r>
            <w:proofErr w:type="spellEnd"/>
            <w:r>
              <w:rPr>
                <w:sz w:val="16"/>
                <w:szCs w:val="16"/>
                <w:lang w:val="es-ES"/>
              </w:rPr>
              <w:t>)</w:t>
            </w:r>
          </w:p>
          <w:p w14:paraId="1AD41E9A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gNB</w:t>
            </w:r>
            <w:proofErr w:type="spellEnd"/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= (8,16,2,1,1;4,16);</w:t>
            </w:r>
            <w:r>
              <w:rPr>
                <w:sz w:val="16"/>
                <w:szCs w:val="16"/>
                <w:lang w:val="es-ES"/>
              </w:rPr>
              <w:br/>
              <w:t>UE</w:t>
            </w:r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s-ES"/>
              </w:rPr>
              <w:t>=  (</w:t>
            </w:r>
            <w:proofErr w:type="gramEnd"/>
            <w:r>
              <w:rPr>
                <w:sz w:val="16"/>
                <w:szCs w:val="16"/>
                <w:lang w:val="es-ES"/>
              </w:rPr>
              <w:t>2,4,2,1,2; 1,2)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6AE2B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120</w:t>
            </w: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989D" w14:textId="0B5A5B6C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A20BC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Average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[bit/s/Hz/</w:t>
            </w:r>
            <w:proofErr w:type="spellStart"/>
            <w:r>
              <w:rPr>
                <w:sz w:val="16"/>
                <w:szCs w:val="16"/>
                <w:lang w:val="es-ES"/>
              </w:rPr>
              <w:t>TRxP</w:t>
            </w:r>
            <w:proofErr w:type="spellEnd"/>
            <w:r>
              <w:rPr>
                <w:sz w:val="16"/>
                <w:szCs w:val="16"/>
                <w:lang w:val="es-ES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6C190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C6F0E" w14:textId="64539D19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D3957" w14:textId="28537552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D7C7F" w14:textId="14ADF373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22.6</w:t>
            </w:r>
          </w:p>
        </w:tc>
      </w:tr>
      <w:tr w:rsidR="00F849C6" w14:paraId="042A237D" w14:textId="77777777" w:rsidTr="00A2512B">
        <w:trPr>
          <w:trHeight w:val="26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31F29" w14:textId="77777777" w:rsidR="00F849C6" w:rsidRDefault="00F849C6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F6A32" w14:textId="77777777" w:rsidR="00F849C6" w:rsidRDefault="00F849C6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9D535" w14:textId="77777777" w:rsidR="00F849C6" w:rsidRDefault="00F849C6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7FBA8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5th-tile [bit/s/Hz]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E38A6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0.225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FD8E6" w14:textId="188A1FCE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0C9EA" w14:textId="387E05E3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1875" w14:textId="0B3C04A0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0.06</w:t>
            </w:r>
          </w:p>
        </w:tc>
      </w:tr>
      <w:tr w:rsidR="00F849C6" w14:paraId="3AA6EAC7" w14:textId="77777777" w:rsidTr="00F849C6">
        <w:trPr>
          <w:trHeight w:val="434"/>
          <w:jc w:val="center"/>
        </w:trPr>
        <w:tc>
          <w:tcPr>
            <w:tcW w:w="18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023DC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lastRenderedPageBreak/>
              <w:t>32x8 MU-</w:t>
            </w:r>
            <w:proofErr w:type="gramStart"/>
            <w:r>
              <w:rPr>
                <w:sz w:val="16"/>
                <w:szCs w:val="16"/>
                <w:lang w:val="es-ES"/>
              </w:rPr>
              <w:t>MIMO,  ‘</w:t>
            </w:r>
            <w:proofErr w:type="spellStart"/>
            <w:proofErr w:type="gramEnd"/>
            <w:r>
              <w:rPr>
                <w:sz w:val="16"/>
                <w:szCs w:val="16"/>
                <w:lang w:val="es-ES"/>
              </w:rPr>
              <w:t>wideband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’; / </w:t>
            </w:r>
            <w:proofErr w:type="spellStart"/>
            <w:r>
              <w:rPr>
                <w:sz w:val="16"/>
                <w:szCs w:val="16"/>
                <w:lang w:val="es-ES"/>
              </w:rPr>
              <w:t>type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I </w:t>
            </w:r>
            <w:r>
              <w:rPr>
                <w:sz w:val="16"/>
                <w:szCs w:val="16"/>
                <w:lang w:val="es-ES"/>
              </w:rPr>
              <w:br/>
              <w:t xml:space="preserve">(2 </w:t>
            </w:r>
            <w:proofErr w:type="spellStart"/>
            <w:r>
              <w:rPr>
                <w:sz w:val="16"/>
                <w:szCs w:val="16"/>
                <w:lang w:val="es-ES"/>
              </w:rPr>
              <w:t>panel@UE</w:t>
            </w:r>
            <w:proofErr w:type="spellEnd"/>
            <w:r>
              <w:rPr>
                <w:sz w:val="16"/>
                <w:szCs w:val="16"/>
                <w:lang w:val="es-ES"/>
              </w:rPr>
              <w:t>)</w:t>
            </w:r>
          </w:p>
          <w:p w14:paraId="1D8CAAA2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gNB</w:t>
            </w:r>
            <w:proofErr w:type="spellEnd"/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= (8,16,2,1,1;4,16);</w:t>
            </w:r>
            <w:r>
              <w:rPr>
                <w:sz w:val="16"/>
                <w:szCs w:val="16"/>
                <w:lang w:val="es-ES"/>
              </w:rPr>
              <w:br/>
              <w:t>UE</w:t>
            </w:r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s-ES"/>
              </w:rPr>
              <w:t>=  (</w:t>
            </w:r>
            <w:proofErr w:type="gramEnd"/>
            <w:r>
              <w:rPr>
                <w:sz w:val="16"/>
                <w:szCs w:val="16"/>
                <w:lang w:val="es-ES"/>
              </w:rPr>
              <w:t>2,4,2,1,2; 1,2)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AB80F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120</w:t>
            </w: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DB8F" w14:textId="2471F7B5" w:rsidR="00F849C6" w:rsidRDefault="00F849C6">
            <w:pPr>
              <w:jc w:val="center"/>
              <w:rPr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2ADAF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Average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[bit/s/Hz/</w:t>
            </w:r>
            <w:proofErr w:type="spellStart"/>
            <w:r>
              <w:rPr>
                <w:sz w:val="16"/>
                <w:szCs w:val="16"/>
                <w:lang w:val="es-ES"/>
              </w:rPr>
              <w:t>TRxP</w:t>
            </w:r>
            <w:proofErr w:type="spellEnd"/>
            <w:r>
              <w:rPr>
                <w:sz w:val="16"/>
                <w:szCs w:val="16"/>
                <w:lang w:val="es-ES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DE73E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D1919" w14:textId="6FAD6C93" w:rsidR="00F849C6" w:rsidRDefault="00F849C6">
            <w:pPr>
              <w:pStyle w:val="TAC"/>
              <w:rPr>
                <w:color w:val="000000"/>
                <w:sz w:val="16"/>
                <w:szCs w:val="16"/>
                <w:lang w:val="es-ES"/>
              </w:rPr>
            </w:pPr>
            <w:r>
              <w:rPr>
                <w:color w:val="000000"/>
                <w:sz w:val="16"/>
                <w:szCs w:val="16"/>
                <w:lang w:val="es-ES"/>
              </w:rPr>
              <w:t>15.3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8E3A5" w14:textId="67D2C8CC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20BAE" w14:textId="75051A3D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18.0</w:t>
            </w:r>
          </w:p>
        </w:tc>
      </w:tr>
      <w:tr w:rsidR="00F849C6" w14:paraId="3C1A616F" w14:textId="77777777" w:rsidTr="00A2512B">
        <w:trPr>
          <w:trHeight w:val="30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9A298" w14:textId="77777777" w:rsidR="00F849C6" w:rsidRDefault="00F849C6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F73F1" w14:textId="77777777" w:rsidR="00F849C6" w:rsidRDefault="00F849C6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FAC68" w14:textId="77777777" w:rsidR="00F849C6" w:rsidRDefault="00F849C6">
            <w:pPr>
              <w:rPr>
                <w:rFonts w:ascii="Calibri" w:eastAsiaTheme="minorHAnsi" w:hAnsi="Calibri" w:cs="Calibri"/>
                <w:sz w:val="16"/>
                <w:szCs w:val="16"/>
                <w:lang w:val="es-E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997A2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5th-tile [bit/s/Hz]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AE2F7" w14:textId="77777777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0.225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1F1A6" w14:textId="4386FC46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057EE" w14:textId="6BE2E826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A0B25" w14:textId="07DC7F71" w:rsidR="00F849C6" w:rsidRDefault="00F849C6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0.06</w:t>
            </w:r>
          </w:p>
        </w:tc>
      </w:tr>
    </w:tbl>
    <w:p w14:paraId="5B18B4BE" w14:textId="77777777" w:rsidR="00A2512B" w:rsidRDefault="00A2512B" w:rsidP="00A2512B">
      <w:pPr>
        <w:pStyle w:val="Caption"/>
        <w:rPr>
          <w:rFonts w:eastAsiaTheme="minorHAnsi" w:cs="Arial"/>
        </w:rPr>
      </w:pPr>
    </w:p>
    <w:p w14:paraId="42B38074" w14:textId="6994C1AC" w:rsidR="009943F3" w:rsidRDefault="009943F3" w:rsidP="00A2512B">
      <w:pPr>
        <w:pStyle w:val="Caption"/>
        <w:keepNext/>
        <w:rPr>
          <w:rFonts w:eastAsiaTheme="minorHAnsi" w:cs="Arial"/>
        </w:rPr>
      </w:pPr>
    </w:p>
    <w:p w14:paraId="7B53BDB3" w14:textId="61F149C7" w:rsidR="009943F3" w:rsidRDefault="009943F3" w:rsidP="009943F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8</w:t>
      </w:r>
      <w:r>
        <w:fldChar w:fldCharType="end"/>
      </w:r>
      <w:r>
        <w:t xml:space="preserve">: Dense Urban – </w:t>
      </w:r>
      <w:proofErr w:type="spellStart"/>
      <w:r>
        <w:t>eMBB</w:t>
      </w:r>
      <w:proofErr w:type="spellEnd"/>
      <w:r>
        <w:t xml:space="preserve"> TDD DL</w:t>
      </w:r>
      <w:r>
        <w:br/>
        <w:t>(Evaluation configuration B, CF=30 GHz, 100% low-loss buildings)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4"/>
        <w:gridCol w:w="1134"/>
        <w:gridCol w:w="911"/>
        <w:gridCol w:w="1924"/>
        <w:gridCol w:w="617"/>
        <w:gridCol w:w="1061"/>
        <w:gridCol w:w="1061"/>
        <w:gridCol w:w="1061"/>
      </w:tblGrid>
      <w:tr w:rsidR="00322CDD" w14:paraId="18DEA70D" w14:textId="77777777" w:rsidTr="00322CDD">
        <w:trPr>
          <w:trHeight w:val="920"/>
          <w:jc w:val="center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17AE1" w14:textId="77777777" w:rsidR="00322CDD" w:rsidRDefault="00322CDD" w:rsidP="00F849C6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Scheme and antenna configuration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3F783" w14:textId="77777777" w:rsidR="00322CDD" w:rsidRDefault="00322CDD" w:rsidP="00F849C6">
            <w:pPr>
              <w:pStyle w:val="TAH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Sub-carrier spacing (kHz)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B140A" w14:textId="77777777" w:rsidR="00322CDD" w:rsidRDefault="00322CDD" w:rsidP="00F849C6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Frame structure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3A36E" w14:textId="77777777" w:rsidR="00322CDD" w:rsidRDefault="00322CDD" w:rsidP="00F849C6">
            <w:pPr>
              <w:pStyle w:val="TAH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ITU</w:t>
            </w:r>
          </w:p>
          <w:p w14:paraId="02A16EAF" w14:textId="77777777" w:rsidR="00322CDD" w:rsidRDefault="00322CDD" w:rsidP="00F849C6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FDA23" w14:textId="2449A218" w:rsidR="00322CDD" w:rsidRDefault="00322CDD" w:rsidP="00F849C6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8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34.5%]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02ACA" w14:textId="17DF6DBB" w:rsidR="00322CDD" w:rsidRDefault="00322CDD" w:rsidP="00F849C6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26.8%]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64917" w14:textId="096B9602" w:rsidR="00322CDD" w:rsidRDefault="00322CDD" w:rsidP="00F849C6">
            <w:pPr>
              <w:pStyle w:val="TAH"/>
              <w:rPr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23.2%]</w:t>
            </w:r>
          </w:p>
        </w:tc>
      </w:tr>
      <w:tr w:rsidR="00322CDD" w14:paraId="6C41FA11" w14:textId="77777777" w:rsidTr="00322CDD">
        <w:trPr>
          <w:trHeight w:val="520"/>
          <w:jc w:val="center"/>
        </w:trPr>
        <w:tc>
          <w:tcPr>
            <w:tcW w:w="18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5595" w14:textId="77777777" w:rsidR="00322CDD" w:rsidRDefault="00322CDD">
            <w:pPr>
              <w:pStyle w:val="TAC"/>
              <w:rPr>
                <w:sz w:val="16"/>
                <w:szCs w:val="16"/>
                <w:lang w:val="es-ES" w:eastAsia="sv-SE"/>
              </w:rPr>
            </w:pPr>
            <w:r>
              <w:rPr>
                <w:sz w:val="16"/>
                <w:szCs w:val="16"/>
                <w:lang w:val="es-ES"/>
              </w:rPr>
              <w:t>32x8 MU-</w:t>
            </w:r>
            <w:proofErr w:type="gramStart"/>
            <w:r>
              <w:rPr>
                <w:sz w:val="16"/>
                <w:szCs w:val="16"/>
                <w:lang w:val="es-ES"/>
              </w:rPr>
              <w:t xml:space="preserve">MIMO,  </w:t>
            </w:r>
            <w:proofErr w:type="spellStart"/>
            <w:r>
              <w:rPr>
                <w:sz w:val="16"/>
                <w:szCs w:val="16"/>
                <w:lang w:val="es-ES"/>
              </w:rPr>
              <w:t>Reciprocity</w:t>
            </w:r>
            <w:proofErr w:type="spellEnd"/>
            <w:proofErr w:type="gram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/>
              </w:rPr>
              <w:t>based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; 4T SRS (2 </w:t>
            </w:r>
            <w:proofErr w:type="spellStart"/>
            <w:r>
              <w:rPr>
                <w:sz w:val="16"/>
                <w:szCs w:val="16"/>
                <w:lang w:val="es-ES"/>
              </w:rPr>
              <w:t>panel@UE</w:t>
            </w:r>
            <w:proofErr w:type="spellEnd"/>
            <w:r>
              <w:rPr>
                <w:sz w:val="16"/>
                <w:szCs w:val="16"/>
                <w:lang w:val="es-ES"/>
              </w:rPr>
              <w:t>)</w:t>
            </w:r>
          </w:p>
          <w:p w14:paraId="1DCF0BA3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gNB</w:t>
            </w:r>
            <w:proofErr w:type="spellEnd"/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= (8,16,2,1,1;4,16);</w:t>
            </w:r>
            <w:r>
              <w:rPr>
                <w:sz w:val="16"/>
                <w:szCs w:val="16"/>
                <w:lang w:val="es-ES"/>
              </w:rPr>
              <w:br/>
              <w:t>UE</w:t>
            </w:r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s-ES"/>
              </w:rPr>
              <w:t>=  (</w:t>
            </w:r>
            <w:proofErr w:type="gramEnd"/>
            <w:r>
              <w:rPr>
                <w:sz w:val="16"/>
                <w:szCs w:val="16"/>
                <w:lang w:val="es-ES"/>
              </w:rPr>
              <w:t>2,4,2,1,2; 1,2)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E2786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120</w:t>
            </w: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EFD75" w14:textId="43389A71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FDF49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Average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[bit/s/Hz/</w:t>
            </w:r>
            <w:proofErr w:type="spellStart"/>
            <w:r>
              <w:rPr>
                <w:sz w:val="16"/>
                <w:szCs w:val="16"/>
                <w:lang w:val="es-ES"/>
              </w:rPr>
              <w:t>TRxP</w:t>
            </w:r>
            <w:proofErr w:type="spellEnd"/>
            <w:r>
              <w:rPr>
                <w:sz w:val="16"/>
                <w:szCs w:val="16"/>
                <w:lang w:val="es-ES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5BF33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4CC8A" w14:textId="7D088242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788C6" w14:textId="6935394A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6E812" w14:textId="31EB60DD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25.4</w:t>
            </w:r>
          </w:p>
        </w:tc>
      </w:tr>
      <w:tr w:rsidR="00322CDD" w14:paraId="177A846B" w14:textId="77777777" w:rsidTr="009943F3">
        <w:trPr>
          <w:trHeight w:val="26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33DDC" w14:textId="77777777" w:rsidR="00322CDD" w:rsidRDefault="00322CDD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8F91C" w14:textId="77777777" w:rsidR="00322CDD" w:rsidRDefault="00322CDD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99F5B" w14:textId="77777777" w:rsidR="00322CDD" w:rsidRDefault="00322CDD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C9506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5th-tile [bit/s/Hz]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DDAA7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0.225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9F97A" w14:textId="3498250A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4C219" w14:textId="36E94000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6E776" w14:textId="003AB18F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0.68</w:t>
            </w:r>
          </w:p>
        </w:tc>
      </w:tr>
      <w:tr w:rsidR="00322CDD" w14:paraId="30E70271" w14:textId="77777777" w:rsidTr="00322CDD">
        <w:trPr>
          <w:trHeight w:val="434"/>
          <w:jc w:val="center"/>
        </w:trPr>
        <w:tc>
          <w:tcPr>
            <w:tcW w:w="18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6C9F9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32x8 MU-</w:t>
            </w:r>
            <w:proofErr w:type="gramStart"/>
            <w:r>
              <w:rPr>
                <w:sz w:val="16"/>
                <w:szCs w:val="16"/>
                <w:lang w:val="es-ES"/>
              </w:rPr>
              <w:t>MIMO,  ‘</w:t>
            </w:r>
            <w:proofErr w:type="spellStart"/>
            <w:proofErr w:type="gramEnd"/>
            <w:r>
              <w:rPr>
                <w:sz w:val="16"/>
                <w:szCs w:val="16"/>
                <w:lang w:val="es-ES"/>
              </w:rPr>
              <w:t>wideband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’; / </w:t>
            </w:r>
            <w:proofErr w:type="spellStart"/>
            <w:r>
              <w:rPr>
                <w:sz w:val="16"/>
                <w:szCs w:val="16"/>
                <w:lang w:val="es-ES"/>
              </w:rPr>
              <w:t>type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I </w:t>
            </w:r>
            <w:r>
              <w:rPr>
                <w:sz w:val="16"/>
                <w:szCs w:val="16"/>
                <w:lang w:val="es-ES"/>
              </w:rPr>
              <w:br/>
              <w:t xml:space="preserve">(2 </w:t>
            </w:r>
            <w:proofErr w:type="spellStart"/>
            <w:r>
              <w:rPr>
                <w:sz w:val="16"/>
                <w:szCs w:val="16"/>
                <w:lang w:val="es-ES"/>
              </w:rPr>
              <w:t>panel@UE</w:t>
            </w:r>
            <w:proofErr w:type="spellEnd"/>
            <w:r>
              <w:rPr>
                <w:sz w:val="16"/>
                <w:szCs w:val="16"/>
                <w:lang w:val="es-ES"/>
              </w:rPr>
              <w:t>)</w:t>
            </w:r>
          </w:p>
          <w:p w14:paraId="1AEF2BC7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gNB</w:t>
            </w:r>
            <w:proofErr w:type="spellEnd"/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= (8,16,2,1,1;4,16);</w:t>
            </w:r>
            <w:r>
              <w:rPr>
                <w:sz w:val="16"/>
                <w:szCs w:val="16"/>
                <w:lang w:val="es-ES"/>
              </w:rPr>
              <w:br/>
              <w:t>UE</w:t>
            </w:r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s-ES"/>
              </w:rPr>
              <w:t>=  (</w:t>
            </w:r>
            <w:proofErr w:type="gramEnd"/>
            <w:r>
              <w:rPr>
                <w:sz w:val="16"/>
                <w:szCs w:val="16"/>
                <w:lang w:val="es-ES"/>
              </w:rPr>
              <w:t>2,4,2,1,2; 1,2)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F2E5C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120</w:t>
            </w: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25AB0" w14:textId="6D89CA06" w:rsidR="00322CDD" w:rsidRDefault="00322CDD">
            <w:pPr>
              <w:jc w:val="center"/>
              <w:rPr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9F567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Average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[bit/s/Hz/</w:t>
            </w:r>
            <w:proofErr w:type="spellStart"/>
            <w:r>
              <w:rPr>
                <w:sz w:val="16"/>
                <w:szCs w:val="16"/>
                <w:lang w:val="es-ES"/>
              </w:rPr>
              <w:t>TRxP</w:t>
            </w:r>
            <w:proofErr w:type="spellEnd"/>
            <w:r>
              <w:rPr>
                <w:sz w:val="16"/>
                <w:szCs w:val="16"/>
                <w:lang w:val="es-ES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845C4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91F69" w14:textId="4B95BD71" w:rsidR="00322CDD" w:rsidRDefault="00322CDD">
            <w:pPr>
              <w:pStyle w:val="TAC"/>
              <w:rPr>
                <w:color w:val="000000"/>
                <w:sz w:val="16"/>
                <w:szCs w:val="16"/>
                <w:lang w:val="es-ES"/>
              </w:rPr>
            </w:pPr>
            <w:r>
              <w:rPr>
                <w:color w:val="000000"/>
                <w:sz w:val="16"/>
                <w:szCs w:val="16"/>
                <w:lang w:val="es-ES"/>
              </w:rPr>
              <w:t>16.9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C341" w14:textId="1BF3047C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D72B9" w14:textId="0423BB6B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19.8</w:t>
            </w:r>
          </w:p>
        </w:tc>
      </w:tr>
      <w:tr w:rsidR="00322CDD" w14:paraId="07248134" w14:textId="77777777" w:rsidTr="009943F3">
        <w:trPr>
          <w:trHeight w:val="30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57DB9" w14:textId="77777777" w:rsidR="00322CDD" w:rsidRDefault="00322CDD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4DF6C" w14:textId="77777777" w:rsidR="00322CDD" w:rsidRDefault="00322CDD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C1B6F" w14:textId="77777777" w:rsidR="00322CDD" w:rsidRDefault="00322CDD">
            <w:pPr>
              <w:rPr>
                <w:rFonts w:ascii="Calibri" w:eastAsiaTheme="minorHAnsi" w:hAnsi="Calibri" w:cs="Calibri"/>
                <w:sz w:val="16"/>
                <w:szCs w:val="16"/>
                <w:lang w:val="es-E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3DA61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5th-tile [bit/s/Hz]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D898A" w14:textId="7777777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0.225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245DB" w14:textId="607AD0E3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EAA6A" w14:textId="2181A367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C85C4" w14:textId="42D4BCA2" w:rsidR="00322CDD" w:rsidRDefault="00322CDD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0.51</w:t>
            </w:r>
          </w:p>
        </w:tc>
      </w:tr>
    </w:tbl>
    <w:p w14:paraId="1E7D68EE" w14:textId="77777777" w:rsidR="009943F3" w:rsidRDefault="009943F3" w:rsidP="009943F3">
      <w:pPr>
        <w:rPr>
          <w:rFonts w:eastAsiaTheme="minorHAnsi" w:cs="Arial"/>
        </w:rPr>
      </w:pPr>
    </w:p>
    <w:p w14:paraId="4C2F3F69" w14:textId="62792C65" w:rsidR="009943F3" w:rsidRDefault="009943F3" w:rsidP="009943F3">
      <w:pPr>
        <w:pStyle w:val="Caption"/>
        <w:keepNext/>
        <w:rPr>
          <w:rFonts w:cs="Arial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9</w:t>
      </w:r>
      <w:r>
        <w:fldChar w:fldCharType="end"/>
      </w:r>
      <w:r>
        <w:t xml:space="preserve">: Dense Urban – </w:t>
      </w:r>
      <w:proofErr w:type="spellStart"/>
      <w:r>
        <w:t>eMBB</w:t>
      </w:r>
      <w:proofErr w:type="spellEnd"/>
      <w:r>
        <w:t xml:space="preserve"> TDD UL</w:t>
      </w:r>
      <w:r>
        <w:br/>
        <w:t>(Evaluation configuration B, CF=30 GHz)</w:t>
      </w:r>
    </w:p>
    <w:tbl>
      <w:tblPr>
        <w:tblW w:w="97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134"/>
        <w:gridCol w:w="911"/>
        <w:gridCol w:w="1924"/>
        <w:gridCol w:w="528"/>
        <w:gridCol w:w="1171"/>
        <w:gridCol w:w="1134"/>
        <w:gridCol w:w="1134"/>
      </w:tblGrid>
      <w:tr w:rsidR="00C35A97" w14:paraId="03AEE05E" w14:textId="77777777" w:rsidTr="00C35A97">
        <w:trPr>
          <w:trHeight w:val="920"/>
          <w:jc w:val="center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08DE3" w14:textId="77777777" w:rsidR="00C35A97" w:rsidRDefault="00C35A97" w:rsidP="00104704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Scheme and antenna configuration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02922" w14:textId="77777777" w:rsidR="00C35A97" w:rsidRDefault="00C35A97" w:rsidP="00104704">
            <w:pPr>
              <w:pStyle w:val="TAH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Sub-carrier spacing (kHz)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6FE3B" w14:textId="77777777" w:rsidR="00C35A97" w:rsidRDefault="00C35A97" w:rsidP="00104704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Frame structure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F3061" w14:textId="77777777" w:rsidR="00C35A97" w:rsidRDefault="00C35A97" w:rsidP="00104704">
            <w:pPr>
              <w:pStyle w:val="TAH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ITU</w:t>
            </w:r>
          </w:p>
          <w:p w14:paraId="587FF133" w14:textId="77777777" w:rsidR="00C35A97" w:rsidRDefault="00C35A97" w:rsidP="0010470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503F3" w14:textId="7BEEDA1F" w:rsidR="00C35A97" w:rsidRDefault="00C35A97" w:rsidP="00104704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8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19.4%]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553A0" w14:textId="6DE335BF" w:rsidR="00C35A97" w:rsidRDefault="00C35A97" w:rsidP="00104704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19.1%]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EC82" w14:textId="3C9AC7C4" w:rsidR="00C35A97" w:rsidRDefault="00C35A97" w:rsidP="00104704">
            <w:pPr>
              <w:pStyle w:val="TAH"/>
              <w:rPr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19.0%]</w:t>
            </w:r>
          </w:p>
        </w:tc>
      </w:tr>
      <w:tr w:rsidR="00C35A97" w14:paraId="6D7CE3CC" w14:textId="77777777" w:rsidTr="00C35A97">
        <w:trPr>
          <w:trHeight w:val="520"/>
          <w:jc w:val="center"/>
        </w:trPr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21EE8" w14:textId="77777777" w:rsidR="00C35A97" w:rsidRDefault="00C35A97">
            <w:pPr>
              <w:pStyle w:val="TAC"/>
              <w:rPr>
                <w:sz w:val="16"/>
                <w:szCs w:val="16"/>
                <w:lang w:val="es-ES" w:eastAsia="sv-SE"/>
              </w:rPr>
            </w:pPr>
            <w:r>
              <w:rPr>
                <w:sz w:val="16"/>
                <w:szCs w:val="16"/>
                <w:lang w:val="es-ES"/>
              </w:rPr>
              <w:t>8x32 MU-</w:t>
            </w:r>
            <w:proofErr w:type="gramStart"/>
            <w:r>
              <w:rPr>
                <w:sz w:val="16"/>
                <w:szCs w:val="16"/>
                <w:lang w:val="es-ES"/>
              </w:rPr>
              <w:t xml:space="preserve">MIMO,  </w:t>
            </w:r>
            <w:proofErr w:type="spellStart"/>
            <w:r>
              <w:rPr>
                <w:sz w:val="16"/>
                <w:szCs w:val="16"/>
                <w:lang w:val="es-ES"/>
              </w:rPr>
              <w:t>Reciprocity</w:t>
            </w:r>
            <w:proofErr w:type="spellEnd"/>
            <w:proofErr w:type="gram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/>
              </w:rPr>
              <w:t>based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; 4T SRS (2 </w:t>
            </w:r>
            <w:proofErr w:type="spellStart"/>
            <w:r>
              <w:rPr>
                <w:sz w:val="16"/>
                <w:szCs w:val="16"/>
                <w:lang w:val="es-ES"/>
              </w:rPr>
              <w:t>panel@UE</w:t>
            </w:r>
            <w:proofErr w:type="spellEnd"/>
            <w:r>
              <w:rPr>
                <w:sz w:val="16"/>
                <w:szCs w:val="16"/>
                <w:lang w:val="es-ES"/>
              </w:rPr>
              <w:t>)</w:t>
            </w:r>
          </w:p>
          <w:p w14:paraId="0BC8A34B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gNB</w:t>
            </w:r>
            <w:proofErr w:type="spellEnd"/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= (8,16,2,1,1;4,16);</w:t>
            </w:r>
            <w:r>
              <w:rPr>
                <w:sz w:val="16"/>
                <w:szCs w:val="16"/>
                <w:lang w:val="es-ES"/>
              </w:rPr>
              <w:br/>
              <w:t>UE</w:t>
            </w:r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s-ES"/>
              </w:rPr>
              <w:t>=  (</w:t>
            </w:r>
            <w:proofErr w:type="gramEnd"/>
            <w:r>
              <w:rPr>
                <w:sz w:val="16"/>
                <w:szCs w:val="16"/>
                <w:lang w:val="es-ES"/>
              </w:rPr>
              <w:t>2,4,2,1,2; 1,2)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D3523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120</w:t>
            </w: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C3EBC" w14:textId="3E46858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E9E83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Average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[bit/s/Hz/</w:t>
            </w:r>
            <w:proofErr w:type="spellStart"/>
            <w:r>
              <w:rPr>
                <w:sz w:val="16"/>
                <w:szCs w:val="16"/>
                <w:lang w:val="es-ES"/>
              </w:rPr>
              <w:t>TRxP</w:t>
            </w:r>
            <w:proofErr w:type="spellEnd"/>
            <w:r>
              <w:rPr>
                <w:sz w:val="16"/>
                <w:szCs w:val="16"/>
                <w:lang w:val="es-ES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3D13E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</w:rPr>
              <w:t>5.4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F2692" w14:textId="59CE0A8B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769DB" w14:textId="58A3940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E6F3" w14:textId="610CAFB2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10.2</w:t>
            </w:r>
          </w:p>
        </w:tc>
      </w:tr>
      <w:tr w:rsidR="00C35A97" w14:paraId="0E4C3944" w14:textId="77777777" w:rsidTr="00C35A97">
        <w:trPr>
          <w:trHeight w:val="26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BFC0C" w14:textId="77777777" w:rsidR="00C35A97" w:rsidRDefault="00C35A97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14AC6" w14:textId="77777777" w:rsidR="00C35A97" w:rsidRDefault="00C35A97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E75DC" w14:textId="77777777" w:rsidR="00C35A97" w:rsidRDefault="00C35A97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41ADE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5th-tile [bit/s/Hz]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77A75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1C31C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6AC2B" w14:textId="5A1BCA4A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79A6D" w14:textId="78402E01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0.06</w:t>
            </w:r>
          </w:p>
        </w:tc>
      </w:tr>
    </w:tbl>
    <w:p w14:paraId="1D3DAE50" w14:textId="77777777" w:rsidR="009943F3" w:rsidRDefault="009943F3" w:rsidP="009943F3">
      <w:pPr>
        <w:pStyle w:val="Caption"/>
        <w:rPr>
          <w:rFonts w:eastAsiaTheme="minorHAnsi" w:cs="Arial"/>
        </w:rPr>
      </w:pPr>
    </w:p>
    <w:p w14:paraId="6254E6E9" w14:textId="59408481" w:rsidR="009943F3" w:rsidRDefault="009943F3" w:rsidP="009943F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10</w:t>
      </w:r>
      <w:r>
        <w:fldChar w:fldCharType="end"/>
      </w:r>
      <w:r>
        <w:t xml:space="preserve">: Dense Urban – </w:t>
      </w:r>
      <w:proofErr w:type="spellStart"/>
      <w:r>
        <w:t>eMBB</w:t>
      </w:r>
      <w:proofErr w:type="spellEnd"/>
      <w:r>
        <w:t xml:space="preserve"> TDD UL</w:t>
      </w:r>
      <w:r>
        <w:br/>
        <w:t>(Evaluation configuration B, CF=30 GHz, 100% low-loss buildings)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4"/>
        <w:gridCol w:w="1134"/>
        <w:gridCol w:w="911"/>
        <w:gridCol w:w="1924"/>
        <w:gridCol w:w="528"/>
        <w:gridCol w:w="1061"/>
        <w:gridCol w:w="1061"/>
        <w:gridCol w:w="1061"/>
      </w:tblGrid>
      <w:tr w:rsidR="00C35A97" w14:paraId="18A163AC" w14:textId="77777777" w:rsidTr="00C35A97">
        <w:trPr>
          <w:trHeight w:val="920"/>
          <w:jc w:val="center"/>
        </w:trPr>
        <w:tc>
          <w:tcPr>
            <w:tcW w:w="1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B6D28" w14:textId="77777777" w:rsidR="00C35A97" w:rsidRDefault="00C35A97" w:rsidP="00744205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Scheme and antenna configuration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782AF" w14:textId="77777777" w:rsidR="00C35A97" w:rsidRDefault="00C35A97" w:rsidP="00744205">
            <w:pPr>
              <w:pStyle w:val="TAH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Sub-carrier spacing (kHz)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D1D76" w14:textId="77777777" w:rsidR="00C35A97" w:rsidRDefault="00C35A97" w:rsidP="00744205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Frame structure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ADD14" w14:textId="77777777" w:rsidR="00C35A97" w:rsidRDefault="00C35A97" w:rsidP="00744205">
            <w:pPr>
              <w:pStyle w:val="TAH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ITU</w:t>
            </w:r>
          </w:p>
          <w:p w14:paraId="6D200CE6" w14:textId="77777777" w:rsidR="00C35A97" w:rsidRDefault="00C35A97" w:rsidP="0074420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BBC15" w14:textId="584C5E3E" w:rsidR="00C35A97" w:rsidRDefault="00C35A97" w:rsidP="00744205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8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t xml:space="preserve"> 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19.4%]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B3417" w14:textId="15046A80" w:rsidR="00C35A97" w:rsidRDefault="00C35A97" w:rsidP="00744205">
            <w:pPr>
              <w:pStyle w:val="TAH"/>
              <w:rPr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19.1%]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A349E" w14:textId="0B5ECE8E" w:rsidR="00C35A97" w:rsidRDefault="00C35A97" w:rsidP="00744205">
            <w:pPr>
              <w:pStyle w:val="TAH"/>
              <w:rPr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19.0%]</w:t>
            </w:r>
          </w:p>
        </w:tc>
      </w:tr>
      <w:tr w:rsidR="00C35A97" w14:paraId="3899C0BC" w14:textId="77777777" w:rsidTr="00C35A97">
        <w:trPr>
          <w:trHeight w:val="520"/>
          <w:jc w:val="center"/>
        </w:trPr>
        <w:tc>
          <w:tcPr>
            <w:tcW w:w="18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81E6" w14:textId="77777777" w:rsidR="00C35A97" w:rsidRDefault="00C35A97">
            <w:pPr>
              <w:pStyle w:val="TAC"/>
              <w:rPr>
                <w:sz w:val="16"/>
                <w:szCs w:val="16"/>
                <w:lang w:val="es-ES" w:eastAsia="sv-SE"/>
              </w:rPr>
            </w:pPr>
            <w:r>
              <w:rPr>
                <w:sz w:val="16"/>
                <w:szCs w:val="16"/>
                <w:lang w:val="es-ES"/>
              </w:rPr>
              <w:t>8x32 MU-</w:t>
            </w:r>
            <w:proofErr w:type="gramStart"/>
            <w:r>
              <w:rPr>
                <w:sz w:val="16"/>
                <w:szCs w:val="16"/>
                <w:lang w:val="es-ES"/>
              </w:rPr>
              <w:t xml:space="preserve">MIMO,  </w:t>
            </w:r>
            <w:proofErr w:type="spellStart"/>
            <w:r>
              <w:rPr>
                <w:sz w:val="16"/>
                <w:szCs w:val="16"/>
                <w:lang w:val="es-ES"/>
              </w:rPr>
              <w:t>Reciprocity</w:t>
            </w:r>
            <w:proofErr w:type="spellEnd"/>
            <w:proofErr w:type="gram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/>
              </w:rPr>
              <w:t>based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; 4T SRS (2 </w:t>
            </w:r>
            <w:proofErr w:type="spellStart"/>
            <w:r>
              <w:rPr>
                <w:sz w:val="16"/>
                <w:szCs w:val="16"/>
                <w:lang w:val="es-ES"/>
              </w:rPr>
              <w:t>panel@UE</w:t>
            </w:r>
            <w:proofErr w:type="spellEnd"/>
            <w:r>
              <w:rPr>
                <w:sz w:val="16"/>
                <w:szCs w:val="16"/>
                <w:lang w:val="es-ES"/>
              </w:rPr>
              <w:t>)</w:t>
            </w:r>
          </w:p>
          <w:p w14:paraId="0A7901D1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gNB</w:t>
            </w:r>
            <w:proofErr w:type="spellEnd"/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= (8,16,2,1,1;4,16);</w:t>
            </w:r>
            <w:r>
              <w:rPr>
                <w:sz w:val="16"/>
                <w:szCs w:val="16"/>
                <w:lang w:val="es-ES"/>
              </w:rPr>
              <w:br/>
              <w:t>UE</w:t>
            </w:r>
            <w:r>
              <w:rPr>
                <w:sz w:val="16"/>
                <w:szCs w:val="16"/>
                <w:lang w:val="es-ES" w:eastAsia="zh-CN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s-ES" w:eastAsia="zh-CN"/>
              </w:rPr>
              <w:t>Config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</w:t>
            </w:r>
            <w:proofErr w:type="gramStart"/>
            <w:r>
              <w:rPr>
                <w:sz w:val="16"/>
                <w:szCs w:val="16"/>
                <w:lang w:val="es-ES"/>
              </w:rPr>
              <w:t>=  (</w:t>
            </w:r>
            <w:proofErr w:type="gramEnd"/>
            <w:r>
              <w:rPr>
                <w:sz w:val="16"/>
                <w:szCs w:val="16"/>
                <w:lang w:val="es-ES"/>
              </w:rPr>
              <w:t>2,4,2,1,2; 1,2)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75750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120</w:t>
            </w:r>
          </w:p>
        </w:tc>
        <w:tc>
          <w:tcPr>
            <w:tcW w:w="91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D8539" w14:textId="327D656F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05CD9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proofErr w:type="spellStart"/>
            <w:r>
              <w:rPr>
                <w:sz w:val="16"/>
                <w:szCs w:val="16"/>
                <w:lang w:val="es-ES"/>
              </w:rPr>
              <w:t>Average</w:t>
            </w:r>
            <w:proofErr w:type="spellEnd"/>
            <w:r>
              <w:rPr>
                <w:sz w:val="16"/>
                <w:szCs w:val="16"/>
                <w:lang w:val="es-ES"/>
              </w:rPr>
              <w:t xml:space="preserve"> [bit/s/Hz/</w:t>
            </w:r>
            <w:proofErr w:type="spellStart"/>
            <w:r>
              <w:rPr>
                <w:sz w:val="16"/>
                <w:szCs w:val="16"/>
                <w:lang w:val="es-ES"/>
              </w:rPr>
              <w:t>TRxP</w:t>
            </w:r>
            <w:proofErr w:type="spellEnd"/>
            <w:r>
              <w:rPr>
                <w:sz w:val="16"/>
                <w:szCs w:val="16"/>
                <w:lang w:val="es-ES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6CFB0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A917E" w14:textId="7C17470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C60AC" w14:textId="1825B585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56E6A" w14:textId="55520A02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11.4</w:t>
            </w:r>
          </w:p>
        </w:tc>
      </w:tr>
      <w:tr w:rsidR="00C35A97" w14:paraId="109005BF" w14:textId="77777777" w:rsidTr="009943F3">
        <w:trPr>
          <w:trHeight w:val="262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3B92B" w14:textId="77777777" w:rsidR="00C35A97" w:rsidRDefault="00C35A97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3B4C3" w14:textId="77777777" w:rsidR="00C35A97" w:rsidRDefault="00C35A97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A6659" w14:textId="77777777" w:rsidR="00C35A97" w:rsidRDefault="00C35A97">
            <w:pPr>
              <w:rPr>
                <w:rFonts w:cs="Arial"/>
                <w:sz w:val="16"/>
                <w:szCs w:val="16"/>
                <w:lang w:val="es-ES" w:eastAsia="sv-S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60554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5th-tile [bit/s/Hz]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730DE" w14:textId="77777777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AAE2F" w14:textId="0B57CEA1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90C86" w14:textId="5E60BE14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26D83" w14:textId="14ED21D5" w:rsidR="00C35A97" w:rsidRDefault="00C35A97">
            <w:pPr>
              <w:pStyle w:val="TAC"/>
              <w:rPr>
                <w:sz w:val="16"/>
                <w:szCs w:val="16"/>
                <w:lang w:val="es-ES"/>
              </w:rPr>
            </w:pPr>
            <w:r>
              <w:rPr>
                <w:sz w:val="16"/>
                <w:szCs w:val="16"/>
                <w:lang w:val="es-ES"/>
              </w:rPr>
              <w:t>0.42</w:t>
            </w:r>
          </w:p>
        </w:tc>
      </w:tr>
    </w:tbl>
    <w:p w14:paraId="7590D978" w14:textId="0EDC3706" w:rsidR="006609A2" w:rsidRDefault="00612DC3" w:rsidP="00612DC3">
      <w:pPr>
        <w:pStyle w:val="Heading2"/>
      </w:pPr>
      <w:r>
        <w:lastRenderedPageBreak/>
        <w:t>Rural</w:t>
      </w:r>
    </w:p>
    <w:p w14:paraId="3F84DDB7" w14:textId="77777777" w:rsidR="00612DC3" w:rsidRDefault="00612DC3" w:rsidP="00FA7CD3"/>
    <w:p w14:paraId="4A8D0C96" w14:textId="4097383C" w:rsidR="006609A2" w:rsidRDefault="006609A2" w:rsidP="006609A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11</w:t>
      </w:r>
      <w:r>
        <w:fldChar w:fldCharType="end"/>
      </w:r>
      <w:r>
        <w:t>: Rural</w:t>
      </w:r>
      <w:r w:rsidRPr="009F79F0">
        <w:t xml:space="preserve"> – </w:t>
      </w:r>
      <w:proofErr w:type="spellStart"/>
      <w:r w:rsidRPr="009F79F0">
        <w:t>eMBB</w:t>
      </w:r>
      <w:proofErr w:type="spellEnd"/>
      <w:r w:rsidRPr="009F79F0">
        <w:t xml:space="preserve"> TDD DL</w:t>
      </w:r>
      <w:r>
        <w:br/>
        <w:t>(Evaluation configuration A, CF=700 MHz)</w:t>
      </w:r>
    </w:p>
    <w:tbl>
      <w:tblPr>
        <w:tblW w:w="434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963"/>
        <w:gridCol w:w="1035"/>
        <w:gridCol w:w="1417"/>
        <w:gridCol w:w="664"/>
        <w:gridCol w:w="1454"/>
        <w:gridCol w:w="1419"/>
      </w:tblGrid>
      <w:tr w:rsidR="003A1D60" w:rsidRPr="0043679A" w14:paraId="37D1DBC6" w14:textId="77777777" w:rsidTr="00667F7A">
        <w:trPr>
          <w:trHeight w:val="259"/>
          <w:jc w:val="center"/>
        </w:trPr>
        <w:tc>
          <w:tcPr>
            <w:tcW w:w="841" w:type="pct"/>
            <w:vMerge w:val="restart"/>
            <w:shd w:val="clear" w:color="auto" w:fill="auto"/>
            <w:vAlign w:val="center"/>
          </w:tcPr>
          <w:p w14:paraId="5B379A9E" w14:textId="77777777" w:rsidR="003A1D60" w:rsidRPr="0043679A" w:rsidRDefault="003A1D60" w:rsidP="006609A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576" w:type="pct"/>
            <w:vMerge w:val="restart"/>
            <w:vAlign w:val="center"/>
          </w:tcPr>
          <w:p w14:paraId="7F33849F" w14:textId="77777777" w:rsidR="003A1D60" w:rsidRPr="0043679A" w:rsidRDefault="003A1D60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619" w:type="pct"/>
            <w:vMerge w:val="restart"/>
            <w:vAlign w:val="center"/>
          </w:tcPr>
          <w:p w14:paraId="7673D72C" w14:textId="77777777" w:rsidR="003A1D60" w:rsidRPr="0043679A" w:rsidRDefault="003A1D60" w:rsidP="006609A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1245" w:type="pct"/>
            <w:gridSpan w:val="2"/>
            <w:vMerge w:val="restart"/>
            <w:vAlign w:val="center"/>
          </w:tcPr>
          <w:p w14:paraId="4782A06E" w14:textId="77777777" w:rsidR="003A1D60" w:rsidRPr="0043679A" w:rsidRDefault="003A1D60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7951683C" w14:textId="77777777" w:rsidR="003A1D60" w:rsidRPr="0043679A" w:rsidRDefault="003A1D60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1719" w:type="pct"/>
            <w:gridSpan w:val="2"/>
            <w:vAlign w:val="center"/>
          </w:tcPr>
          <w:p w14:paraId="27EC85B3" w14:textId="77777777" w:rsidR="003A1D60" w:rsidRPr="0043679A" w:rsidRDefault="003A1D60" w:rsidP="006609A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3A1D60" w:rsidRPr="0043679A" w:rsidDel="00194D07" w14:paraId="72772A5E" w14:textId="77777777" w:rsidTr="00667F7A">
        <w:trPr>
          <w:trHeight w:val="286"/>
          <w:jc w:val="center"/>
        </w:trPr>
        <w:tc>
          <w:tcPr>
            <w:tcW w:w="841" w:type="pct"/>
            <w:vMerge/>
            <w:shd w:val="clear" w:color="auto" w:fill="auto"/>
            <w:vAlign w:val="center"/>
          </w:tcPr>
          <w:p w14:paraId="08E91A2B" w14:textId="77777777" w:rsidR="003A1D60" w:rsidRPr="0043679A" w:rsidRDefault="003A1D60" w:rsidP="00C4131B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576" w:type="pct"/>
            <w:vMerge/>
            <w:vAlign w:val="center"/>
          </w:tcPr>
          <w:p w14:paraId="719D91ED" w14:textId="77777777" w:rsidR="003A1D60" w:rsidRPr="0043679A" w:rsidDel="00194D07" w:rsidRDefault="003A1D60" w:rsidP="00C4131B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14:paraId="44F414AD" w14:textId="77777777" w:rsidR="003A1D60" w:rsidRPr="0043679A" w:rsidDel="00194D07" w:rsidRDefault="003A1D60" w:rsidP="00C4131B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45" w:type="pct"/>
            <w:gridSpan w:val="2"/>
            <w:vMerge/>
            <w:vAlign w:val="center"/>
          </w:tcPr>
          <w:p w14:paraId="7E58F8F7" w14:textId="77777777" w:rsidR="003A1D60" w:rsidRPr="0043679A" w:rsidDel="00194D07" w:rsidRDefault="003A1D60" w:rsidP="00C4131B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6715A8F" w14:textId="632B8C0D" w:rsidR="003A1D60" w:rsidRPr="0043679A" w:rsidRDefault="003A1D60" w:rsidP="00C4131B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20</w:t>
            </w: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[OH = 34.0%]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55AC0374" w14:textId="1C038F35" w:rsidR="003A1D60" w:rsidRPr="0043679A" w:rsidDel="00194D07" w:rsidRDefault="003A1D60" w:rsidP="00C4131B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[OH = 26.0%]</w:t>
            </w:r>
          </w:p>
        </w:tc>
      </w:tr>
      <w:tr w:rsidR="003A1D60" w:rsidRPr="0043679A" w14:paraId="12C03019" w14:textId="77777777" w:rsidTr="00667F7A">
        <w:trPr>
          <w:trHeight w:val="487"/>
          <w:jc w:val="center"/>
        </w:trPr>
        <w:tc>
          <w:tcPr>
            <w:tcW w:w="841" w:type="pct"/>
            <w:vMerge w:val="restart"/>
            <w:shd w:val="clear" w:color="auto" w:fill="auto"/>
            <w:vAlign w:val="center"/>
          </w:tcPr>
          <w:p w14:paraId="60A156B3" w14:textId="037104F3" w:rsidR="003A1D60" w:rsidRPr="0043679A" w:rsidRDefault="003A1D60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96037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8x2 MU-MIMO,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E460C2">
              <w:rPr>
                <w:rFonts w:eastAsia="MS Mincho"/>
                <w:noProof/>
                <w:sz w:val="16"/>
                <w:szCs w:val="16"/>
              </w:rPr>
              <w:t xml:space="preserve"> </w:t>
            </w:r>
            <w:r w:rsidRPr="00960372">
              <w:rPr>
                <w:rFonts w:eastAsia="MS Mincho"/>
                <w:noProof/>
                <w:sz w:val="16"/>
                <w:szCs w:val="16"/>
                <w:lang w:val="es-ES"/>
              </w:rPr>
              <w:t>2T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96037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</w:t>
            </w:r>
          </w:p>
        </w:tc>
        <w:tc>
          <w:tcPr>
            <w:tcW w:w="576" w:type="pct"/>
            <w:vMerge w:val="restart"/>
            <w:vAlign w:val="center"/>
          </w:tcPr>
          <w:p w14:paraId="2888094A" w14:textId="77777777" w:rsidR="003A1D60" w:rsidRPr="007F368D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619" w:type="pct"/>
            <w:vMerge w:val="restart"/>
            <w:vAlign w:val="center"/>
          </w:tcPr>
          <w:p w14:paraId="05D923D1" w14:textId="61E16A1A" w:rsidR="003A1D60" w:rsidRPr="0043679A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848" w:type="pct"/>
            <w:vAlign w:val="center"/>
          </w:tcPr>
          <w:p w14:paraId="08537443" w14:textId="77777777" w:rsidR="003A1D60" w:rsidRPr="0043679A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49FEFE8" w14:textId="4889135B" w:rsidR="003A1D60" w:rsidRPr="0043679A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5374EAB2" w14:textId="2D549A29" w:rsidR="003A1D60" w:rsidRPr="00F540E6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6,61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475CA1E7" w14:textId="65068B8A" w:rsidR="003A1D60" w:rsidRPr="007B7DD6" w:rsidDel="00194D07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7B7DD6">
              <w:rPr>
                <w:noProof/>
                <w:sz w:val="16"/>
                <w:szCs w:val="16"/>
                <w:lang w:eastAsia="zh-CN"/>
              </w:rPr>
              <w:t>7.41</w:t>
            </w:r>
          </w:p>
        </w:tc>
      </w:tr>
      <w:tr w:rsidR="003A1D60" w:rsidRPr="0043679A" w14:paraId="1224384A" w14:textId="77777777" w:rsidTr="00667F7A">
        <w:trPr>
          <w:trHeight w:val="236"/>
          <w:jc w:val="center"/>
        </w:trPr>
        <w:tc>
          <w:tcPr>
            <w:tcW w:w="841" w:type="pct"/>
            <w:vMerge/>
            <w:shd w:val="clear" w:color="auto" w:fill="auto"/>
            <w:vAlign w:val="center"/>
          </w:tcPr>
          <w:p w14:paraId="7201E2DB" w14:textId="77777777" w:rsidR="003A1D60" w:rsidRPr="0043679A" w:rsidRDefault="003A1D60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76" w:type="pct"/>
            <w:vMerge/>
            <w:vAlign w:val="center"/>
          </w:tcPr>
          <w:p w14:paraId="4D68D91A" w14:textId="77777777" w:rsidR="003A1D60" w:rsidRPr="0043679A" w:rsidRDefault="003A1D60" w:rsidP="006609A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14:paraId="4A5DA9DD" w14:textId="77777777" w:rsidR="003A1D60" w:rsidRPr="0043679A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48" w:type="pct"/>
            <w:vAlign w:val="center"/>
          </w:tcPr>
          <w:p w14:paraId="6E75FFB3" w14:textId="77777777" w:rsidR="003A1D60" w:rsidRPr="0043679A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FDF636C" w14:textId="4C9E1813" w:rsidR="003A1D60" w:rsidRPr="0043679A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1B8827FE" w14:textId="7AAE46E5" w:rsidR="003A1D60" w:rsidRPr="00F540E6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0,19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5172F7E4" w14:textId="163EE277" w:rsidR="003A1D60" w:rsidRPr="007B7DD6" w:rsidDel="00194D07" w:rsidRDefault="003A1D60" w:rsidP="006609A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7B7DD6">
              <w:rPr>
                <w:noProof/>
                <w:sz w:val="16"/>
                <w:szCs w:val="16"/>
                <w:lang w:eastAsia="zh-CN"/>
              </w:rPr>
              <w:t>0.21</w:t>
            </w:r>
          </w:p>
        </w:tc>
      </w:tr>
      <w:tr w:rsidR="003A1D60" w:rsidRPr="0043679A" w14:paraId="38E5D920" w14:textId="77777777" w:rsidTr="00667F7A">
        <w:trPr>
          <w:trHeight w:val="566"/>
          <w:jc w:val="center"/>
        </w:trPr>
        <w:tc>
          <w:tcPr>
            <w:tcW w:w="841" w:type="pct"/>
            <w:shd w:val="clear" w:color="auto" w:fill="auto"/>
            <w:vAlign w:val="center"/>
          </w:tcPr>
          <w:p w14:paraId="32327927" w14:textId="77777777" w:rsidR="003A1D60" w:rsidRPr="00960372" w:rsidRDefault="003A1D60" w:rsidP="00F0222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576" w:type="pct"/>
            <w:vAlign w:val="center"/>
          </w:tcPr>
          <w:p w14:paraId="555E9EB0" w14:textId="77777777" w:rsidR="003A1D60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619" w:type="pct"/>
            <w:vAlign w:val="center"/>
          </w:tcPr>
          <w:p w14:paraId="29FAB7C1" w14:textId="77777777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48" w:type="pct"/>
            <w:vAlign w:val="center"/>
          </w:tcPr>
          <w:p w14:paraId="440F4822" w14:textId="77777777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194F1360" w14:textId="77777777" w:rsidR="003A1D60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09A7073F" w14:textId="700A8ED5" w:rsidR="003A1D60" w:rsidRPr="00F02222" w:rsidRDefault="003A1D60" w:rsidP="00F02222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20</w:t>
            </w: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MHz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[OH = 34.9%]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67CDA64B" w14:textId="559ADFE6" w:rsidR="003A1D60" w:rsidRPr="00F02222" w:rsidRDefault="003A1D60" w:rsidP="00F02222">
            <w:pPr>
              <w:pStyle w:val="TAC"/>
              <w:widowControl w:val="0"/>
              <w:rPr>
                <w:b/>
                <w:noProof/>
                <w:sz w:val="16"/>
                <w:szCs w:val="16"/>
                <w:lang w:eastAsia="zh-CN"/>
              </w:rPr>
            </w:pP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4</w:t>
            </w: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0MHz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[OH = 26.9%]</w:t>
            </w:r>
          </w:p>
        </w:tc>
      </w:tr>
      <w:tr w:rsidR="003A1D60" w:rsidRPr="0043679A" w14:paraId="2E190C92" w14:textId="77777777" w:rsidTr="00667F7A">
        <w:trPr>
          <w:trHeight w:val="566"/>
          <w:jc w:val="center"/>
        </w:trPr>
        <w:tc>
          <w:tcPr>
            <w:tcW w:w="841" w:type="pct"/>
            <w:vMerge w:val="restart"/>
            <w:shd w:val="clear" w:color="auto" w:fill="auto"/>
            <w:vAlign w:val="center"/>
          </w:tcPr>
          <w:p w14:paraId="12901E17" w14:textId="66024AA7" w:rsidR="003A1D60" w:rsidRPr="0043679A" w:rsidRDefault="003A1D60" w:rsidP="00F0222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96037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8x2 MU-MIMO,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E460C2">
              <w:rPr>
                <w:rFonts w:eastAsia="MS Mincho"/>
                <w:noProof/>
                <w:sz w:val="16"/>
                <w:szCs w:val="16"/>
              </w:rPr>
              <w:t xml:space="preserve"> </w:t>
            </w:r>
            <w:r w:rsidRPr="00960372">
              <w:rPr>
                <w:rFonts w:eastAsia="MS Mincho"/>
                <w:noProof/>
                <w:sz w:val="16"/>
                <w:szCs w:val="16"/>
                <w:lang w:val="es-ES"/>
              </w:rPr>
              <w:t>2T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960372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</w:t>
            </w:r>
          </w:p>
        </w:tc>
        <w:tc>
          <w:tcPr>
            <w:tcW w:w="576" w:type="pct"/>
            <w:vMerge w:val="restart"/>
            <w:vAlign w:val="center"/>
          </w:tcPr>
          <w:p w14:paraId="3DDF1C77" w14:textId="77777777" w:rsidR="003A1D60" w:rsidRPr="007F368D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9" w:type="pct"/>
            <w:vMerge w:val="restart"/>
            <w:vAlign w:val="center"/>
          </w:tcPr>
          <w:p w14:paraId="3353DF57" w14:textId="1FB05D9C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848" w:type="pct"/>
            <w:vAlign w:val="center"/>
          </w:tcPr>
          <w:p w14:paraId="65836BC6" w14:textId="77777777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DCA6E82" w14:textId="79998A64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11E93481" w14:textId="473B9C1F" w:rsidR="003A1D60" w:rsidRPr="00F540E6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6,25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3A8FE539" w14:textId="3E482DF9" w:rsidR="003A1D60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7.02</w:t>
            </w:r>
          </w:p>
        </w:tc>
      </w:tr>
      <w:tr w:rsidR="003A1D60" w:rsidRPr="0043679A" w14:paraId="5133C71A" w14:textId="77777777" w:rsidTr="00667F7A">
        <w:trPr>
          <w:trHeight w:val="335"/>
          <w:jc w:val="center"/>
        </w:trPr>
        <w:tc>
          <w:tcPr>
            <w:tcW w:w="841" w:type="pct"/>
            <w:vMerge/>
            <w:shd w:val="clear" w:color="auto" w:fill="auto"/>
            <w:vAlign w:val="center"/>
          </w:tcPr>
          <w:p w14:paraId="12040E0A" w14:textId="77777777" w:rsidR="003A1D60" w:rsidRPr="0043679A" w:rsidRDefault="003A1D60" w:rsidP="00F0222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76" w:type="pct"/>
            <w:vMerge/>
            <w:vAlign w:val="center"/>
          </w:tcPr>
          <w:p w14:paraId="409B56AC" w14:textId="77777777" w:rsidR="003A1D60" w:rsidRPr="0043679A" w:rsidRDefault="003A1D60" w:rsidP="00F0222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619" w:type="pct"/>
            <w:vMerge/>
            <w:vAlign w:val="center"/>
          </w:tcPr>
          <w:p w14:paraId="2258D170" w14:textId="77777777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48" w:type="pct"/>
            <w:vAlign w:val="center"/>
          </w:tcPr>
          <w:p w14:paraId="515C3DD9" w14:textId="77777777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ABD8858" w14:textId="575C95A0" w:rsidR="003A1D60" w:rsidRPr="0043679A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1DCDD885" w14:textId="0F3812DA" w:rsidR="003A1D60" w:rsidRPr="00F540E6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0,16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7CF81944" w14:textId="1B0744E0" w:rsidR="003A1D60" w:rsidRDefault="003A1D60" w:rsidP="00F0222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0.18</w:t>
            </w:r>
          </w:p>
        </w:tc>
      </w:tr>
    </w:tbl>
    <w:p w14:paraId="319E7650" w14:textId="59BB6119" w:rsidR="006609A2" w:rsidRDefault="006609A2" w:rsidP="00FA7CD3"/>
    <w:p w14:paraId="65BC7C11" w14:textId="31C61FB4" w:rsidR="00C95F6B" w:rsidRDefault="00C95F6B" w:rsidP="00C95F6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12</w:t>
      </w:r>
      <w:r>
        <w:fldChar w:fldCharType="end"/>
      </w:r>
      <w:r w:rsidRPr="008E0642">
        <w:t xml:space="preserve">: Rural – </w:t>
      </w:r>
      <w:proofErr w:type="spellStart"/>
      <w:r w:rsidRPr="008E0642">
        <w:t>eMBB</w:t>
      </w:r>
      <w:proofErr w:type="spellEnd"/>
      <w:r w:rsidRPr="008E0642">
        <w:t xml:space="preserve"> </w:t>
      </w:r>
      <w:r>
        <w:t>F</w:t>
      </w:r>
      <w:r w:rsidRPr="008E0642">
        <w:t xml:space="preserve">DD </w:t>
      </w:r>
      <w:r w:rsidRPr="009F79F0">
        <w:t>DL</w:t>
      </w:r>
      <w:r>
        <w:br/>
        <w:t>(Evaluation configuration A, CF=700 MHz)</w:t>
      </w:r>
    </w:p>
    <w:tbl>
      <w:tblPr>
        <w:tblW w:w="448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4"/>
        <w:gridCol w:w="1056"/>
        <w:gridCol w:w="1491"/>
        <w:gridCol w:w="764"/>
        <w:gridCol w:w="1285"/>
        <w:gridCol w:w="1285"/>
        <w:gridCol w:w="1285"/>
      </w:tblGrid>
      <w:tr w:rsidR="007E3B42" w:rsidRPr="0043679A" w14:paraId="19661A84" w14:textId="77777777" w:rsidTr="0047201B">
        <w:trPr>
          <w:trHeight w:val="259"/>
          <w:jc w:val="center"/>
        </w:trPr>
        <w:tc>
          <w:tcPr>
            <w:tcW w:w="977" w:type="dxa"/>
            <w:vMerge w:val="restart"/>
            <w:shd w:val="clear" w:color="auto" w:fill="auto"/>
            <w:vAlign w:val="center"/>
          </w:tcPr>
          <w:p w14:paraId="3AE6C8F6" w14:textId="77777777" w:rsidR="007E3B42" w:rsidRPr="0043679A" w:rsidRDefault="007E3B42" w:rsidP="003D73D0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700" w:type="dxa"/>
            <w:vMerge w:val="restart"/>
            <w:vAlign w:val="center"/>
          </w:tcPr>
          <w:p w14:paraId="42B86520" w14:textId="77777777" w:rsidR="007E3B42" w:rsidRPr="0043679A" w:rsidRDefault="007E3B42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1494" w:type="dxa"/>
            <w:gridSpan w:val="2"/>
            <w:vMerge w:val="restart"/>
            <w:vAlign w:val="center"/>
          </w:tcPr>
          <w:p w14:paraId="27643FA8" w14:textId="77777777" w:rsidR="007E3B42" w:rsidRPr="0043679A" w:rsidRDefault="007E3B4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4BEAD231" w14:textId="77777777" w:rsidR="007E3B42" w:rsidRPr="0043679A" w:rsidRDefault="007E3B4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851" w:type="dxa"/>
            <w:gridSpan w:val="3"/>
            <w:vAlign w:val="center"/>
          </w:tcPr>
          <w:p w14:paraId="0A8E8A8E" w14:textId="77777777" w:rsidR="007E3B42" w:rsidRPr="0043679A" w:rsidRDefault="007E3B4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7E3B42" w:rsidRPr="0043679A" w:rsidDel="00194D07" w14:paraId="09CF9D7C" w14:textId="77777777" w:rsidTr="0047201B">
        <w:trPr>
          <w:trHeight w:val="286"/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14:paraId="7D1404E1" w14:textId="77777777" w:rsidR="007E3B42" w:rsidRPr="0043679A" w:rsidRDefault="007E3B42" w:rsidP="003D73D0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14:paraId="040C1E28" w14:textId="77777777" w:rsidR="007E3B42" w:rsidRPr="0043679A" w:rsidDel="00194D07" w:rsidRDefault="007E3B42" w:rsidP="003D73D0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494" w:type="dxa"/>
            <w:gridSpan w:val="2"/>
            <w:vMerge/>
            <w:vAlign w:val="center"/>
          </w:tcPr>
          <w:p w14:paraId="7FCE23E3" w14:textId="77777777" w:rsidR="007E3B42" w:rsidRPr="0043679A" w:rsidDel="00194D07" w:rsidRDefault="007E3B42" w:rsidP="003D73D0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43A9C3" w14:textId="24D6276D" w:rsidR="007E3B42" w:rsidRPr="007E3B42" w:rsidRDefault="007E3B42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10</w:t>
            </w: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[OH = 30.9%]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D45FB4" w14:textId="7BFBDEDC" w:rsidR="007E3B42" w:rsidRPr="007E3B42" w:rsidDel="00194D07" w:rsidRDefault="007E3B4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[OH = 23.2%]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684945" w14:textId="3D0B38D9" w:rsidR="007E3B42" w:rsidRPr="007E3B42" w:rsidRDefault="007E3B4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[OH = 19.4%]</w:t>
            </w:r>
          </w:p>
        </w:tc>
      </w:tr>
      <w:tr w:rsidR="007E3B42" w:rsidRPr="0043679A" w14:paraId="6F6D55CC" w14:textId="77777777" w:rsidTr="0047201B">
        <w:trPr>
          <w:trHeight w:val="566"/>
          <w:jc w:val="center"/>
        </w:trPr>
        <w:tc>
          <w:tcPr>
            <w:tcW w:w="977" w:type="dxa"/>
            <w:vMerge w:val="restart"/>
            <w:shd w:val="clear" w:color="auto" w:fill="auto"/>
            <w:vAlign w:val="center"/>
          </w:tcPr>
          <w:p w14:paraId="68D118DC" w14:textId="31BEDDD6" w:rsidR="007E3B42" w:rsidRPr="0043679A" w:rsidRDefault="007E3B42" w:rsidP="00C95F6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843FFD">
              <w:rPr>
                <w:rFonts w:eastAsia="MS Mincho"/>
                <w:noProof/>
                <w:sz w:val="16"/>
                <w:szCs w:val="16"/>
                <w:lang w:val="es-ES"/>
              </w:rPr>
              <w:t>8x2 MU-MIMO Type II Codebook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843FFD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</w:t>
            </w:r>
          </w:p>
        </w:tc>
        <w:tc>
          <w:tcPr>
            <w:tcW w:w="700" w:type="dxa"/>
            <w:vMerge w:val="restart"/>
            <w:vAlign w:val="center"/>
          </w:tcPr>
          <w:p w14:paraId="38B3AC61" w14:textId="77777777" w:rsidR="007E3B42" w:rsidRPr="007F368D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988" w:type="dxa"/>
            <w:vAlign w:val="center"/>
          </w:tcPr>
          <w:p w14:paraId="58C10216" w14:textId="77777777" w:rsidR="007E3B42" w:rsidRPr="0043679A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7F79E85F" w14:textId="77777777" w:rsidR="007E3B42" w:rsidRPr="0043679A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D48851" w14:textId="614E68B5" w:rsidR="007E3B42" w:rsidRPr="00F540E6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5,16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7E2C05" w14:textId="32883F33" w:rsidR="007E3B42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5.74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6B962F" w14:textId="79C3BF31" w:rsidR="007E3B42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6.02</w:t>
            </w:r>
          </w:p>
        </w:tc>
      </w:tr>
      <w:tr w:rsidR="007E3B42" w:rsidRPr="0043679A" w14:paraId="3298088A" w14:textId="77777777" w:rsidTr="0047201B">
        <w:trPr>
          <w:trHeight w:val="335"/>
          <w:jc w:val="center"/>
        </w:trPr>
        <w:tc>
          <w:tcPr>
            <w:tcW w:w="977" w:type="dxa"/>
            <w:vMerge/>
            <w:shd w:val="clear" w:color="auto" w:fill="auto"/>
            <w:vAlign w:val="center"/>
          </w:tcPr>
          <w:p w14:paraId="50817350" w14:textId="77777777" w:rsidR="007E3B42" w:rsidRPr="0043679A" w:rsidRDefault="007E3B42" w:rsidP="00C95F6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14:paraId="113195D0" w14:textId="77777777" w:rsidR="007E3B42" w:rsidRPr="0043679A" w:rsidRDefault="007E3B42" w:rsidP="00C95F6B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988" w:type="dxa"/>
            <w:vAlign w:val="center"/>
          </w:tcPr>
          <w:p w14:paraId="04B4F338" w14:textId="77777777" w:rsidR="007E3B42" w:rsidRPr="0043679A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2CE34D70" w14:textId="77777777" w:rsidR="007E3B42" w:rsidRPr="0043679A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1E8DF7" w14:textId="4D1B662B" w:rsidR="007E3B42" w:rsidRPr="00F540E6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0,15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39131F" w14:textId="360FD752" w:rsidR="007E3B42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9F76A9" w14:textId="15FC4B66" w:rsidR="007E3B42" w:rsidRDefault="007E3B42" w:rsidP="00C95F6B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0.17</w:t>
            </w:r>
          </w:p>
        </w:tc>
      </w:tr>
    </w:tbl>
    <w:p w14:paraId="0488EECE" w14:textId="143DFC7A" w:rsidR="00C95F6B" w:rsidRDefault="00C95F6B" w:rsidP="00FA7CD3"/>
    <w:p w14:paraId="28DE8E50" w14:textId="024CDAFA" w:rsidR="00C95F6B" w:rsidRDefault="00C95F6B" w:rsidP="00C95F6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13</w:t>
      </w:r>
      <w:r>
        <w:fldChar w:fldCharType="end"/>
      </w:r>
      <w:r w:rsidRPr="001008A2">
        <w:t xml:space="preserve">: Rural – </w:t>
      </w:r>
      <w:proofErr w:type="spellStart"/>
      <w:r w:rsidRPr="001008A2">
        <w:t>eMBB</w:t>
      </w:r>
      <w:proofErr w:type="spellEnd"/>
      <w:r w:rsidRPr="001008A2">
        <w:t xml:space="preserve"> TDD DL</w:t>
      </w:r>
      <w:r>
        <w:br/>
        <w:t>(Evaluation configuration B, CF=4 GHz)</w:t>
      </w:r>
    </w:p>
    <w:tbl>
      <w:tblPr>
        <w:tblW w:w="456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5"/>
        <w:gridCol w:w="934"/>
        <w:gridCol w:w="1005"/>
        <w:gridCol w:w="1389"/>
        <w:gridCol w:w="632"/>
        <w:gridCol w:w="1177"/>
        <w:gridCol w:w="1135"/>
        <w:gridCol w:w="1135"/>
      </w:tblGrid>
      <w:tr w:rsidR="00506C78" w:rsidRPr="0043679A" w14:paraId="08DFCB8E" w14:textId="77777777" w:rsidTr="00827432">
        <w:trPr>
          <w:trHeight w:val="259"/>
          <w:jc w:val="center"/>
        </w:trPr>
        <w:tc>
          <w:tcPr>
            <w:tcW w:w="783" w:type="pct"/>
            <w:vMerge w:val="restart"/>
            <w:shd w:val="clear" w:color="auto" w:fill="auto"/>
            <w:vAlign w:val="center"/>
          </w:tcPr>
          <w:p w14:paraId="4DC19DB7" w14:textId="77777777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532" w:type="pct"/>
            <w:vMerge w:val="restart"/>
            <w:vAlign w:val="center"/>
          </w:tcPr>
          <w:p w14:paraId="17CC60EE" w14:textId="77777777" w:rsidR="00506C78" w:rsidRPr="0043679A" w:rsidRDefault="00506C78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572" w:type="pct"/>
            <w:vMerge w:val="restart"/>
            <w:vAlign w:val="center"/>
          </w:tcPr>
          <w:p w14:paraId="16AF5012" w14:textId="77777777" w:rsidR="00506C78" w:rsidRPr="0043679A" w:rsidRDefault="00506C78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1151" w:type="pct"/>
            <w:gridSpan w:val="2"/>
            <w:vMerge w:val="restart"/>
            <w:vAlign w:val="center"/>
          </w:tcPr>
          <w:p w14:paraId="2AC677DA" w14:textId="77777777" w:rsidR="00506C78" w:rsidRPr="0043679A" w:rsidRDefault="00506C78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1AF0C25C" w14:textId="77777777" w:rsidR="00506C78" w:rsidRPr="0043679A" w:rsidRDefault="00506C78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1962" w:type="pct"/>
            <w:gridSpan w:val="3"/>
            <w:vAlign w:val="center"/>
          </w:tcPr>
          <w:p w14:paraId="215D06EF" w14:textId="77777777" w:rsidR="00506C78" w:rsidRPr="0043679A" w:rsidRDefault="00506C78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827432" w:rsidRPr="0043679A" w:rsidDel="00194D07" w14:paraId="119D487D" w14:textId="77777777" w:rsidTr="00827432">
        <w:trPr>
          <w:trHeight w:val="286"/>
          <w:jc w:val="center"/>
        </w:trPr>
        <w:tc>
          <w:tcPr>
            <w:tcW w:w="783" w:type="pct"/>
            <w:vMerge/>
            <w:shd w:val="clear" w:color="auto" w:fill="auto"/>
            <w:vAlign w:val="center"/>
          </w:tcPr>
          <w:p w14:paraId="0C90BA11" w14:textId="77777777" w:rsidR="00506C78" w:rsidRPr="0043679A" w:rsidRDefault="00506C78" w:rsidP="007E3B42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</w:tcPr>
          <w:p w14:paraId="273EC97C" w14:textId="77777777" w:rsidR="00506C78" w:rsidRPr="0043679A" w:rsidDel="00194D07" w:rsidRDefault="00506C78" w:rsidP="007E3B4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572" w:type="pct"/>
            <w:vMerge/>
            <w:vAlign w:val="center"/>
          </w:tcPr>
          <w:p w14:paraId="2EC47370" w14:textId="77777777" w:rsidR="00506C78" w:rsidRPr="0043679A" w:rsidDel="00194D07" w:rsidRDefault="00506C78" w:rsidP="007E3B4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151" w:type="pct"/>
            <w:gridSpan w:val="2"/>
            <w:vMerge/>
            <w:vAlign w:val="center"/>
          </w:tcPr>
          <w:p w14:paraId="6758A5C2" w14:textId="77777777" w:rsidR="00506C78" w:rsidRPr="0043679A" w:rsidDel="00194D07" w:rsidRDefault="00506C78" w:rsidP="007E3B4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EDBF5D1" w14:textId="7EEB632E" w:rsidR="00506C78" w:rsidRPr="0043679A" w:rsidRDefault="00506C78" w:rsidP="007E3B4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20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36.2%]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677233CE" w14:textId="2E80307B" w:rsidR="00506C78" w:rsidRPr="0043679A" w:rsidDel="00194D07" w:rsidRDefault="00506C78" w:rsidP="007E3B4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28.0%]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233A60B8" w14:textId="0F2CEAE6" w:rsidR="00506C78" w:rsidRPr="0043679A" w:rsidRDefault="00506C78" w:rsidP="007E3B4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  <w:t>10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23.2%]</w:t>
            </w:r>
          </w:p>
        </w:tc>
      </w:tr>
      <w:tr w:rsidR="00827432" w:rsidRPr="0043679A" w14:paraId="739E6344" w14:textId="77777777" w:rsidTr="00827432">
        <w:trPr>
          <w:trHeight w:val="487"/>
          <w:jc w:val="center"/>
        </w:trPr>
        <w:tc>
          <w:tcPr>
            <w:tcW w:w="783" w:type="pct"/>
            <w:vMerge w:val="restart"/>
            <w:shd w:val="clear" w:color="auto" w:fill="auto"/>
            <w:vAlign w:val="center"/>
          </w:tcPr>
          <w:p w14:paraId="59F2AE7D" w14:textId="10C40D8C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31344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32x4 MU-MIMO,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E460C2">
              <w:rPr>
                <w:rFonts w:eastAsia="MS Mincho"/>
                <w:noProof/>
                <w:sz w:val="16"/>
                <w:szCs w:val="16"/>
              </w:rPr>
              <w:t xml:space="preserve"> </w:t>
            </w:r>
            <w:r w:rsidRPr="00313441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31344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(8,8,2,1,1;2,8)</w:t>
            </w:r>
          </w:p>
        </w:tc>
        <w:tc>
          <w:tcPr>
            <w:tcW w:w="532" w:type="pct"/>
            <w:vMerge w:val="restart"/>
            <w:vAlign w:val="center"/>
          </w:tcPr>
          <w:p w14:paraId="4E1CCB66" w14:textId="77777777" w:rsidR="00506C78" w:rsidRPr="007F368D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572" w:type="pct"/>
            <w:vMerge w:val="restart"/>
            <w:vAlign w:val="center"/>
          </w:tcPr>
          <w:p w14:paraId="41B3E7AA" w14:textId="708743A3" w:rsidR="00506C78" w:rsidRPr="0043679A" w:rsidRDefault="00077161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791" w:type="pct"/>
            <w:vAlign w:val="center"/>
          </w:tcPr>
          <w:p w14:paraId="67DFD441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EACB0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4993A511" w14:textId="7B4C4AD6" w:rsidR="00506C78" w:rsidRPr="00F540E6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15.02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403061CE" w14:textId="7E391D4C" w:rsidR="00506C78" w:rsidRPr="002603EA" w:rsidDel="00194D07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2603EA">
              <w:rPr>
                <w:noProof/>
                <w:sz w:val="16"/>
                <w:szCs w:val="16"/>
                <w:lang w:eastAsia="zh-CN"/>
              </w:rPr>
              <w:t>16.95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1B24F381" w14:textId="38101426" w:rsidR="00506C78" w:rsidRPr="002603E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2603EA">
              <w:rPr>
                <w:noProof/>
                <w:sz w:val="16"/>
                <w:szCs w:val="16"/>
                <w:lang w:eastAsia="zh-CN"/>
              </w:rPr>
              <w:t>18.08</w:t>
            </w:r>
          </w:p>
        </w:tc>
      </w:tr>
      <w:tr w:rsidR="00827432" w:rsidRPr="0043679A" w14:paraId="0C0D6677" w14:textId="77777777" w:rsidTr="00827432">
        <w:trPr>
          <w:trHeight w:val="236"/>
          <w:jc w:val="center"/>
        </w:trPr>
        <w:tc>
          <w:tcPr>
            <w:tcW w:w="783" w:type="pct"/>
            <w:vMerge/>
            <w:shd w:val="clear" w:color="auto" w:fill="auto"/>
            <w:vAlign w:val="center"/>
          </w:tcPr>
          <w:p w14:paraId="1E532BE1" w14:textId="77777777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</w:tcPr>
          <w:p w14:paraId="77C71A19" w14:textId="77777777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72" w:type="pct"/>
            <w:vMerge/>
            <w:vAlign w:val="center"/>
          </w:tcPr>
          <w:p w14:paraId="2C41163D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791" w:type="pct"/>
            <w:vAlign w:val="center"/>
          </w:tcPr>
          <w:p w14:paraId="67989166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EF49B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4FCAD67E" w14:textId="0292DD2F" w:rsidR="00506C78" w:rsidRPr="00F540E6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0,45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3393871A" w14:textId="6E1B74D5" w:rsidR="00506C78" w:rsidRPr="002603EA" w:rsidDel="00194D07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2603EA">
              <w:rPr>
                <w:noProof/>
                <w:sz w:val="16"/>
                <w:szCs w:val="16"/>
                <w:lang w:eastAsia="zh-CN"/>
              </w:rPr>
              <w:t>0,51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3DB2B66E" w14:textId="3974D722" w:rsidR="00506C78" w:rsidRPr="002603E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2603EA">
              <w:rPr>
                <w:noProof/>
                <w:sz w:val="16"/>
                <w:szCs w:val="16"/>
                <w:lang w:eastAsia="zh-CN"/>
              </w:rPr>
              <w:t>0.54</w:t>
            </w:r>
          </w:p>
        </w:tc>
      </w:tr>
      <w:tr w:rsidR="00827432" w:rsidRPr="0043679A" w14:paraId="66A4E24C" w14:textId="77777777" w:rsidTr="00827432">
        <w:trPr>
          <w:trHeight w:val="566"/>
          <w:jc w:val="center"/>
        </w:trPr>
        <w:tc>
          <w:tcPr>
            <w:tcW w:w="783" w:type="pct"/>
            <w:shd w:val="clear" w:color="auto" w:fill="auto"/>
            <w:vAlign w:val="center"/>
          </w:tcPr>
          <w:p w14:paraId="0480DD50" w14:textId="77777777" w:rsidR="00124070" w:rsidRPr="00313441" w:rsidRDefault="00124070" w:rsidP="0012407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532" w:type="pct"/>
            <w:vAlign w:val="center"/>
          </w:tcPr>
          <w:p w14:paraId="5EB70B4B" w14:textId="77777777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14:paraId="2F393628" w14:textId="77777777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55182B5A" w14:textId="77777777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1B43F0D1" w14:textId="2D1C0D3A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20</w:t>
            </w: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MHz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[OH 38.8%]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187A4297" w14:textId="283444A9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4</w:t>
            </w:r>
            <w:r w:rsidRPr="00AA7CEC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0MHz</w:t>
            </w:r>
            <w:r w:rsidRPr="00AA7CEC">
              <w:rPr>
                <w:b/>
                <w:noProof/>
                <w:sz w:val="16"/>
                <w:szCs w:val="16"/>
                <w:lang w:eastAsia="zh-CN"/>
              </w:rPr>
              <w:br/>
              <w:t>[OH 30.8%]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25596B55" w14:textId="3C0289C9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</w:tr>
      <w:tr w:rsidR="00827432" w:rsidRPr="0043679A" w14:paraId="643BEAE7" w14:textId="77777777" w:rsidTr="00827432">
        <w:trPr>
          <w:trHeight w:val="566"/>
          <w:jc w:val="center"/>
        </w:trPr>
        <w:tc>
          <w:tcPr>
            <w:tcW w:w="783" w:type="pct"/>
            <w:vMerge w:val="restart"/>
            <w:shd w:val="clear" w:color="auto" w:fill="auto"/>
            <w:vAlign w:val="center"/>
          </w:tcPr>
          <w:p w14:paraId="7920A829" w14:textId="0F9D2C55" w:rsidR="00124070" w:rsidRPr="0043679A" w:rsidRDefault="00124070" w:rsidP="0012407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31344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32x4 MU-MIMO,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E460C2">
              <w:rPr>
                <w:rFonts w:eastAsia="MS Mincho"/>
                <w:noProof/>
                <w:sz w:val="16"/>
                <w:szCs w:val="16"/>
              </w:rPr>
              <w:t xml:space="preserve"> </w:t>
            </w:r>
            <w:r w:rsidRPr="00313441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31344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(8,8,2,1,1;2,8)</w:t>
            </w:r>
          </w:p>
        </w:tc>
        <w:tc>
          <w:tcPr>
            <w:tcW w:w="532" w:type="pct"/>
            <w:vMerge w:val="restart"/>
            <w:vAlign w:val="center"/>
          </w:tcPr>
          <w:p w14:paraId="74E0314A" w14:textId="77777777" w:rsidR="00124070" w:rsidRPr="007F368D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72" w:type="pct"/>
            <w:vMerge w:val="restart"/>
            <w:vAlign w:val="center"/>
          </w:tcPr>
          <w:p w14:paraId="57CFE296" w14:textId="103AA4F3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791" w:type="pct"/>
            <w:vAlign w:val="center"/>
          </w:tcPr>
          <w:p w14:paraId="405F7A34" w14:textId="77777777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005DE" w14:textId="77777777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124DDB7C" w14:textId="24CCC816" w:rsidR="00124070" w:rsidRPr="00F540E6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14.44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4FE9E29D" w14:textId="28BF304F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16.32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5AA76E36" w14:textId="77777777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</w:tr>
      <w:tr w:rsidR="00827432" w:rsidRPr="0043679A" w14:paraId="3A0749C1" w14:textId="77777777" w:rsidTr="00827432">
        <w:trPr>
          <w:trHeight w:val="335"/>
          <w:jc w:val="center"/>
        </w:trPr>
        <w:tc>
          <w:tcPr>
            <w:tcW w:w="783" w:type="pct"/>
            <w:vMerge/>
            <w:shd w:val="clear" w:color="auto" w:fill="auto"/>
            <w:vAlign w:val="center"/>
          </w:tcPr>
          <w:p w14:paraId="69AF7F39" w14:textId="77777777" w:rsidR="00124070" w:rsidRPr="0043679A" w:rsidRDefault="00124070" w:rsidP="0012407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32" w:type="pct"/>
            <w:vMerge/>
            <w:vAlign w:val="center"/>
          </w:tcPr>
          <w:p w14:paraId="0CB0AFB6" w14:textId="77777777" w:rsidR="00124070" w:rsidRPr="0043679A" w:rsidRDefault="00124070" w:rsidP="0012407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72" w:type="pct"/>
            <w:vMerge/>
            <w:vAlign w:val="center"/>
          </w:tcPr>
          <w:p w14:paraId="71519236" w14:textId="77777777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791" w:type="pct"/>
            <w:vAlign w:val="center"/>
          </w:tcPr>
          <w:p w14:paraId="2FB12E18" w14:textId="77777777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4219A6" w14:textId="77777777" w:rsidR="00124070" w:rsidRPr="0043679A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71DEC15B" w14:textId="1EF118F9" w:rsidR="00124070" w:rsidRPr="00F540E6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09ACA7EA" w14:textId="765691D9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0.47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3FB26631" w14:textId="77777777" w:rsidR="00124070" w:rsidRDefault="00124070" w:rsidP="0012407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</w:tr>
    </w:tbl>
    <w:p w14:paraId="290B8B2B" w14:textId="0EF81D90" w:rsidR="00C95F6B" w:rsidRDefault="00C95F6B" w:rsidP="00FA7CD3"/>
    <w:p w14:paraId="0911315C" w14:textId="656A8EC3" w:rsidR="00312150" w:rsidRDefault="00312150" w:rsidP="00312150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14</w:t>
      </w:r>
      <w:r>
        <w:fldChar w:fldCharType="end"/>
      </w:r>
      <w:r>
        <w:t xml:space="preserve">: </w:t>
      </w:r>
      <w:r w:rsidRPr="008F30B1">
        <w:t xml:space="preserve">Rural – </w:t>
      </w:r>
      <w:proofErr w:type="spellStart"/>
      <w:r w:rsidRPr="008F30B1">
        <w:t>eMBB</w:t>
      </w:r>
      <w:proofErr w:type="spellEnd"/>
      <w:r w:rsidRPr="008F30B1">
        <w:t xml:space="preserve"> </w:t>
      </w:r>
      <w:r>
        <w:t>F</w:t>
      </w:r>
      <w:r w:rsidRPr="008F30B1">
        <w:t xml:space="preserve">DD </w:t>
      </w:r>
      <w:r w:rsidRPr="001008A2">
        <w:t>DL</w:t>
      </w:r>
      <w:r>
        <w:br/>
        <w:t>(Evaluation configuration B, CF=4 GHz)</w:t>
      </w:r>
    </w:p>
    <w:tbl>
      <w:tblPr>
        <w:tblW w:w="426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964"/>
        <w:gridCol w:w="1418"/>
        <w:gridCol w:w="660"/>
        <w:gridCol w:w="1216"/>
        <w:gridCol w:w="1276"/>
        <w:gridCol w:w="1275"/>
      </w:tblGrid>
      <w:tr w:rsidR="00506C78" w:rsidRPr="0043679A" w14:paraId="5103B8F2" w14:textId="77777777" w:rsidTr="00700162">
        <w:trPr>
          <w:trHeight w:val="259"/>
          <w:jc w:val="center"/>
        </w:trPr>
        <w:tc>
          <w:tcPr>
            <w:tcW w:w="855" w:type="pct"/>
            <w:vMerge w:val="restart"/>
            <w:shd w:val="clear" w:color="auto" w:fill="auto"/>
            <w:vAlign w:val="center"/>
          </w:tcPr>
          <w:p w14:paraId="1ECDE225" w14:textId="77777777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587" w:type="pct"/>
            <w:vMerge w:val="restart"/>
            <w:vAlign w:val="center"/>
          </w:tcPr>
          <w:p w14:paraId="5B695552" w14:textId="77777777" w:rsidR="00506C78" w:rsidRPr="0043679A" w:rsidRDefault="00506C78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1265" w:type="pct"/>
            <w:gridSpan w:val="2"/>
            <w:vMerge w:val="restart"/>
            <w:vAlign w:val="center"/>
          </w:tcPr>
          <w:p w14:paraId="235201A3" w14:textId="77777777" w:rsidR="00506C78" w:rsidRPr="0043679A" w:rsidRDefault="00506C78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1C158689" w14:textId="77777777" w:rsidR="00506C78" w:rsidRPr="0043679A" w:rsidRDefault="00506C78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2293" w:type="pct"/>
            <w:gridSpan w:val="3"/>
            <w:vAlign w:val="center"/>
          </w:tcPr>
          <w:p w14:paraId="00D6F1B7" w14:textId="77777777" w:rsidR="00506C78" w:rsidRPr="0043679A" w:rsidRDefault="00506C78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506C78" w:rsidRPr="0043679A" w:rsidDel="00194D07" w14:paraId="10ECB9CB" w14:textId="77777777" w:rsidTr="00700162">
        <w:trPr>
          <w:trHeight w:val="286"/>
          <w:jc w:val="center"/>
        </w:trPr>
        <w:tc>
          <w:tcPr>
            <w:tcW w:w="855" w:type="pct"/>
            <w:vMerge/>
            <w:shd w:val="clear" w:color="auto" w:fill="auto"/>
            <w:vAlign w:val="center"/>
          </w:tcPr>
          <w:p w14:paraId="16DAEFFD" w14:textId="77777777" w:rsidR="00506C78" w:rsidRPr="0043679A" w:rsidRDefault="00506C78" w:rsidP="00506C78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587" w:type="pct"/>
            <w:vMerge/>
            <w:vAlign w:val="center"/>
          </w:tcPr>
          <w:p w14:paraId="68357435" w14:textId="77777777" w:rsidR="00506C78" w:rsidRPr="0043679A" w:rsidDel="00194D07" w:rsidRDefault="00506C78" w:rsidP="00506C78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65" w:type="pct"/>
            <w:gridSpan w:val="2"/>
            <w:vMerge/>
            <w:vAlign w:val="center"/>
          </w:tcPr>
          <w:p w14:paraId="5CA6FA07" w14:textId="77777777" w:rsidR="00506C78" w:rsidRPr="0043679A" w:rsidDel="00194D07" w:rsidRDefault="00506C78" w:rsidP="00506C78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14:paraId="0CD2BFE1" w14:textId="04CFF689" w:rsidR="00506C78" w:rsidRPr="0043679A" w:rsidRDefault="00506C78" w:rsidP="00506C78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noProof/>
                <w:sz w:val="16"/>
                <w:szCs w:val="16"/>
                <w:lang w:eastAsia="zh-CN"/>
              </w:rPr>
              <w:t>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33.8%]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0C17CC58" w14:textId="3E667C58" w:rsidR="00506C78" w:rsidRPr="0043679A" w:rsidDel="00194D07" w:rsidRDefault="00506C78" w:rsidP="00506C7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2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26.0%]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080708E4" w14:textId="7CC3DA53" w:rsidR="00506C78" w:rsidRPr="0043679A" w:rsidRDefault="00506C78" w:rsidP="00506C7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3679A">
              <w:rPr>
                <w:noProof/>
                <w:sz w:val="16"/>
                <w:szCs w:val="16"/>
                <w:lang w:eastAsia="zh-CN"/>
              </w:rPr>
              <w:br/>
            </w:r>
            <w:r>
              <w:rPr>
                <w:noProof/>
                <w:sz w:val="16"/>
                <w:szCs w:val="16"/>
                <w:lang w:eastAsia="zh-CN"/>
              </w:rPr>
              <w:t>40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>
              <w:rPr>
                <w:noProof/>
                <w:sz w:val="16"/>
                <w:szCs w:val="16"/>
                <w:lang w:eastAsia="zh-CN"/>
              </w:rPr>
              <w:br/>
              <w:t>[OH 22.2%]</w:t>
            </w:r>
          </w:p>
        </w:tc>
      </w:tr>
      <w:tr w:rsidR="00506C78" w:rsidRPr="0043679A" w14:paraId="0957585A" w14:textId="77777777" w:rsidTr="00700162">
        <w:trPr>
          <w:trHeight w:val="566"/>
          <w:jc w:val="center"/>
        </w:trPr>
        <w:tc>
          <w:tcPr>
            <w:tcW w:w="855" w:type="pct"/>
            <w:vMerge w:val="restart"/>
            <w:shd w:val="clear" w:color="auto" w:fill="auto"/>
            <w:vAlign w:val="center"/>
          </w:tcPr>
          <w:p w14:paraId="64A0659A" w14:textId="631DD34A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170944">
              <w:rPr>
                <w:rFonts w:eastAsia="MS Mincho"/>
                <w:noProof/>
                <w:sz w:val="16"/>
                <w:szCs w:val="16"/>
                <w:lang w:val="es-ES"/>
              </w:rPr>
              <w:t>32x4 MU-MIMO Type II Codebook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170944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(8,8,2,1,1;2,8)</w:t>
            </w:r>
          </w:p>
        </w:tc>
        <w:tc>
          <w:tcPr>
            <w:tcW w:w="587" w:type="pct"/>
            <w:vMerge w:val="restart"/>
            <w:vAlign w:val="center"/>
          </w:tcPr>
          <w:p w14:paraId="7866C25F" w14:textId="77777777" w:rsidR="00506C78" w:rsidRPr="007F368D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863" w:type="pct"/>
            <w:vAlign w:val="center"/>
          </w:tcPr>
          <w:p w14:paraId="233F17D5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820DB6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654D5F7" w14:textId="19825E76" w:rsidR="00506C78" w:rsidRPr="00F540E6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12.17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7FA105D8" w14:textId="2EBAD825" w:rsidR="00506C78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13.60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5F6A3A9C" w14:textId="2DCE14D4" w:rsidR="00506C78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14.30</w:t>
            </w:r>
          </w:p>
        </w:tc>
      </w:tr>
      <w:tr w:rsidR="00506C78" w:rsidRPr="0043679A" w14:paraId="15C556CD" w14:textId="77777777" w:rsidTr="00700162">
        <w:trPr>
          <w:trHeight w:val="335"/>
          <w:jc w:val="center"/>
        </w:trPr>
        <w:tc>
          <w:tcPr>
            <w:tcW w:w="855" w:type="pct"/>
            <w:vMerge/>
            <w:shd w:val="clear" w:color="auto" w:fill="auto"/>
            <w:vAlign w:val="center"/>
          </w:tcPr>
          <w:p w14:paraId="76E53AD3" w14:textId="77777777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87" w:type="pct"/>
            <w:vMerge/>
            <w:vAlign w:val="center"/>
          </w:tcPr>
          <w:p w14:paraId="530EB174" w14:textId="77777777" w:rsidR="00506C78" w:rsidRPr="0043679A" w:rsidRDefault="00506C78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63" w:type="pct"/>
            <w:vAlign w:val="center"/>
          </w:tcPr>
          <w:p w14:paraId="118A46D2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00CBB38B" w14:textId="77777777" w:rsidR="00506C78" w:rsidRPr="0043679A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1B39964" w14:textId="607169A4" w:rsidR="00506C78" w:rsidRPr="00F540E6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02104628" w14:textId="16EAC1CA" w:rsidR="00506C78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0.44</w:t>
            </w:r>
          </w:p>
        </w:tc>
        <w:tc>
          <w:tcPr>
            <w:tcW w:w="777" w:type="pct"/>
            <w:shd w:val="clear" w:color="auto" w:fill="auto"/>
            <w:vAlign w:val="center"/>
          </w:tcPr>
          <w:p w14:paraId="45602DAE" w14:textId="0B70B813" w:rsidR="00506C78" w:rsidRDefault="00506C78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0.46</w:t>
            </w:r>
          </w:p>
        </w:tc>
      </w:tr>
    </w:tbl>
    <w:p w14:paraId="5F92D3A2" w14:textId="63218B97" w:rsidR="00C95F6B" w:rsidRDefault="00C95F6B" w:rsidP="00FA7CD3"/>
    <w:p w14:paraId="71339E97" w14:textId="2659551F" w:rsidR="005C6EB5" w:rsidRDefault="005C6EB5" w:rsidP="005C6EB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15</w:t>
      </w:r>
      <w:r>
        <w:fldChar w:fldCharType="end"/>
      </w:r>
      <w:r w:rsidRPr="00C34DAC">
        <w:t xml:space="preserve">: Rural – </w:t>
      </w:r>
      <w:proofErr w:type="spellStart"/>
      <w:r w:rsidRPr="00C34DAC">
        <w:t>eMBB</w:t>
      </w:r>
      <w:proofErr w:type="spellEnd"/>
      <w:r w:rsidRPr="00C34DAC">
        <w:t xml:space="preserve"> TDD DL</w:t>
      </w:r>
      <w:r>
        <w:br/>
        <w:t>(Evaluation configuration C, LMLC)</w:t>
      </w:r>
    </w:p>
    <w:tbl>
      <w:tblPr>
        <w:tblW w:w="419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966"/>
        <w:gridCol w:w="1034"/>
        <w:gridCol w:w="1417"/>
        <w:gridCol w:w="662"/>
        <w:gridCol w:w="1316"/>
        <w:gridCol w:w="1275"/>
      </w:tblGrid>
      <w:tr w:rsidR="000855B5" w:rsidRPr="0043679A" w14:paraId="52F4E980" w14:textId="77777777" w:rsidTr="000855B5">
        <w:trPr>
          <w:trHeight w:val="259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5550D440" w14:textId="77777777" w:rsidR="000855B5" w:rsidRPr="0043679A" w:rsidRDefault="000855B5" w:rsidP="003D73D0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598" w:type="pct"/>
            <w:vMerge w:val="restart"/>
            <w:vAlign w:val="center"/>
          </w:tcPr>
          <w:p w14:paraId="18EB7611" w14:textId="77777777" w:rsidR="000855B5" w:rsidRPr="0043679A" w:rsidRDefault="000855B5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640" w:type="pct"/>
            <w:vMerge w:val="restart"/>
            <w:vAlign w:val="center"/>
          </w:tcPr>
          <w:p w14:paraId="1C1D2359" w14:textId="77777777" w:rsidR="000855B5" w:rsidRPr="0043679A" w:rsidRDefault="000855B5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3679A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1288" w:type="pct"/>
            <w:gridSpan w:val="2"/>
            <w:vMerge w:val="restart"/>
            <w:vAlign w:val="center"/>
          </w:tcPr>
          <w:p w14:paraId="07158FB0" w14:textId="77777777" w:rsidR="000855B5" w:rsidRPr="0043679A" w:rsidRDefault="000855B5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61361745" w14:textId="77777777" w:rsidR="000855B5" w:rsidRPr="0043679A" w:rsidRDefault="000855B5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1605" w:type="pct"/>
            <w:gridSpan w:val="2"/>
            <w:vAlign w:val="center"/>
          </w:tcPr>
          <w:p w14:paraId="7327A514" w14:textId="77777777" w:rsidR="000855B5" w:rsidRPr="0043679A" w:rsidRDefault="000855B5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0855B5" w:rsidRPr="0043679A" w:rsidDel="00194D07" w14:paraId="77EDC58E" w14:textId="77777777" w:rsidTr="000855B5">
        <w:trPr>
          <w:trHeight w:val="286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18AEA972" w14:textId="77777777" w:rsidR="000855B5" w:rsidRPr="0043679A" w:rsidRDefault="000855B5" w:rsidP="003D73D0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598" w:type="pct"/>
            <w:vMerge/>
            <w:vAlign w:val="center"/>
          </w:tcPr>
          <w:p w14:paraId="7FA73B00" w14:textId="77777777" w:rsidR="000855B5" w:rsidRPr="0043679A" w:rsidDel="00194D07" w:rsidRDefault="000855B5" w:rsidP="003D73D0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640" w:type="pct"/>
            <w:vMerge/>
            <w:vAlign w:val="center"/>
          </w:tcPr>
          <w:p w14:paraId="4D8F5EDE" w14:textId="77777777" w:rsidR="000855B5" w:rsidRPr="0043679A" w:rsidDel="00194D07" w:rsidRDefault="000855B5" w:rsidP="003D73D0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288" w:type="pct"/>
            <w:gridSpan w:val="2"/>
            <w:vMerge/>
            <w:vAlign w:val="center"/>
          </w:tcPr>
          <w:p w14:paraId="3464F469" w14:textId="77777777" w:rsidR="000855B5" w:rsidRPr="0043679A" w:rsidDel="00194D07" w:rsidRDefault="000855B5" w:rsidP="003D73D0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2001254E" w14:textId="1451E929" w:rsidR="000855B5" w:rsidRPr="00B877B7" w:rsidRDefault="000855B5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20</w:t>
            </w: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[OH = 34.0%]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700EDE9" w14:textId="3E985692" w:rsidR="000855B5" w:rsidRPr="00B877B7" w:rsidDel="00194D07" w:rsidRDefault="000855B5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B877B7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Pr="00B877B7">
              <w:rPr>
                <w:noProof/>
                <w:sz w:val="16"/>
                <w:szCs w:val="16"/>
                <w:lang w:eastAsia="zh-CN"/>
              </w:rPr>
              <w:br/>
              <w:t>[OH = 26.0%]</w:t>
            </w:r>
          </w:p>
        </w:tc>
      </w:tr>
      <w:tr w:rsidR="000855B5" w:rsidRPr="0043679A" w14:paraId="3195B6A3" w14:textId="77777777" w:rsidTr="000855B5">
        <w:trPr>
          <w:trHeight w:val="487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77C0D796" w14:textId="62870581" w:rsidR="000855B5" w:rsidRPr="0043679A" w:rsidRDefault="000855B5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C748DB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8x4 MU-MIMO,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E460C2">
              <w:rPr>
                <w:rFonts w:eastAsia="MS Mincho"/>
                <w:noProof/>
                <w:sz w:val="16"/>
                <w:szCs w:val="16"/>
              </w:rPr>
              <w:t xml:space="preserve"> </w:t>
            </w:r>
            <w:r w:rsidRPr="00C748DB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C748DB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</w:t>
            </w:r>
          </w:p>
        </w:tc>
        <w:tc>
          <w:tcPr>
            <w:tcW w:w="598" w:type="pct"/>
            <w:vMerge w:val="restart"/>
            <w:vAlign w:val="center"/>
          </w:tcPr>
          <w:p w14:paraId="3C1B9133" w14:textId="77777777" w:rsidR="000855B5" w:rsidRPr="007F368D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640" w:type="pct"/>
            <w:vMerge w:val="restart"/>
            <w:vAlign w:val="center"/>
          </w:tcPr>
          <w:p w14:paraId="089E272D" w14:textId="34D6C4F0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878" w:type="pct"/>
            <w:vAlign w:val="center"/>
          </w:tcPr>
          <w:p w14:paraId="71C3D5CC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00EDF916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44796BC7" w14:textId="5EBD2F7D" w:rsidR="000855B5" w:rsidRPr="00F540E6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6.22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1288046" w14:textId="00E39AB2" w:rsidR="000855B5" w:rsidRPr="007C5D19" w:rsidDel="00194D07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7C5D19">
              <w:rPr>
                <w:noProof/>
                <w:sz w:val="16"/>
                <w:szCs w:val="16"/>
                <w:lang w:eastAsia="zh-CN"/>
              </w:rPr>
              <w:t>6.97</w:t>
            </w:r>
          </w:p>
        </w:tc>
      </w:tr>
      <w:tr w:rsidR="000855B5" w:rsidRPr="0043679A" w14:paraId="672B174C" w14:textId="77777777" w:rsidTr="000855B5">
        <w:trPr>
          <w:trHeight w:val="236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578C6AA3" w14:textId="77777777" w:rsidR="000855B5" w:rsidRPr="0043679A" w:rsidRDefault="000855B5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98" w:type="pct"/>
            <w:vMerge/>
            <w:vAlign w:val="center"/>
          </w:tcPr>
          <w:p w14:paraId="40E3C220" w14:textId="77777777" w:rsidR="000855B5" w:rsidRPr="0043679A" w:rsidRDefault="000855B5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640" w:type="pct"/>
            <w:vMerge/>
            <w:vAlign w:val="center"/>
          </w:tcPr>
          <w:p w14:paraId="7C9B0BC1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78" w:type="pct"/>
            <w:vAlign w:val="center"/>
          </w:tcPr>
          <w:p w14:paraId="344D5324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157B4B78" w14:textId="54C940AF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(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  <w:r>
              <w:rPr>
                <w:noProof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60B07B2" w14:textId="58EB50BD" w:rsidR="000855B5" w:rsidRPr="00F540E6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0330DFB" w14:textId="099A1A1E" w:rsidR="000855B5" w:rsidRPr="007C5D19" w:rsidDel="00194D07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7C5D19">
              <w:rPr>
                <w:noProof/>
                <w:sz w:val="16"/>
                <w:szCs w:val="16"/>
                <w:lang w:eastAsia="zh-CN"/>
              </w:rPr>
              <w:t>0.21</w:t>
            </w:r>
          </w:p>
        </w:tc>
      </w:tr>
      <w:tr w:rsidR="000855B5" w:rsidRPr="0043679A" w14:paraId="1D3D7BF9" w14:textId="77777777" w:rsidTr="000855B5">
        <w:trPr>
          <w:trHeight w:val="566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265D8A81" w14:textId="77777777" w:rsidR="000855B5" w:rsidRPr="00C748DB" w:rsidRDefault="000855B5" w:rsidP="00506C78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598" w:type="pct"/>
            <w:vAlign w:val="center"/>
          </w:tcPr>
          <w:p w14:paraId="6D973ECB" w14:textId="77777777" w:rsidR="000855B5" w:rsidRDefault="000855B5" w:rsidP="00506C78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640" w:type="pct"/>
            <w:vAlign w:val="center"/>
          </w:tcPr>
          <w:p w14:paraId="5E50D9F8" w14:textId="77777777" w:rsidR="000855B5" w:rsidRPr="0043679A" w:rsidRDefault="000855B5" w:rsidP="00506C78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78" w:type="pct"/>
            <w:vAlign w:val="center"/>
          </w:tcPr>
          <w:p w14:paraId="114E6E87" w14:textId="77777777" w:rsidR="000855B5" w:rsidRPr="0043679A" w:rsidRDefault="000855B5" w:rsidP="00506C78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410" w:type="pct"/>
            <w:shd w:val="clear" w:color="auto" w:fill="auto"/>
            <w:vAlign w:val="center"/>
          </w:tcPr>
          <w:p w14:paraId="08F2F65B" w14:textId="77777777" w:rsidR="000855B5" w:rsidRDefault="000855B5" w:rsidP="00506C78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6BE1B535" w14:textId="758C69A8" w:rsidR="000855B5" w:rsidRDefault="000855B5" w:rsidP="00506C78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20</w:t>
            </w: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MHz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[OH = 34.9%]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CF19C47" w14:textId="26BE3697" w:rsidR="000855B5" w:rsidRDefault="000855B5" w:rsidP="00506C78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BW=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4</w:t>
            </w:r>
            <w:r w:rsidRPr="00F02222">
              <w:rPr>
                <w:rFonts w:hint="eastAsia"/>
                <w:b/>
                <w:noProof/>
                <w:sz w:val="16"/>
                <w:szCs w:val="16"/>
                <w:lang w:eastAsia="zh-CN"/>
              </w:rPr>
              <w:t>0MHz</w:t>
            </w:r>
            <w:r w:rsidRPr="00F02222">
              <w:rPr>
                <w:b/>
                <w:noProof/>
                <w:sz w:val="16"/>
                <w:szCs w:val="16"/>
                <w:lang w:eastAsia="zh-CN"/>
              </w:rPr>
              <w:br/>
              <w:t>[OH = 26.9%]</w:t>
            </w:r>
          </w:p>
        </w:tc>
      </w:tr>
      <w:tr w:rsidR="000855B5" w:rsidRPr="0043679A" w14:paraId="18E83E93" w14:textId="77777777" w:rsidTr="000855B5">
        <w:trPr>
          <w:trHeight w:val="566"/>
          <w:jc w:val="center"/>
        </w:trPr>
        <w:tc>
          <w:tcPr>
            <w:tcW w:w="868" w:type="pct"/>
            <w:vMerge w:val="restart"/>
            <w:shd w:val="clear" w:color="auto" w:fill="auto"/>
            <w:vAlign w:val="center"/>
          </w:tcPr>
          <w:p w14:paraId="7B29A196" w14:textId="093C1F3C" w:rsidR="000855B5" w:rsidRPr="0043679A" w:rsidRDefault="000855B5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C748DB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8x4 MU-MIMO,  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E460C2">
              <w:rPr>
                <w:rFonts w:eastAsia="MS Mincho"/>
                <w:noProof/>
                <w:sz w:val="16"/>
                <w:szCs w:val="16"/>
              </w:rPr>
              <w:t xml:space="preserve"> </w:t>
            </w:r>
            <w:r w:rsidRPr="00C748DB">
              <w:rPr>
                <w:rFonts w:eastAsia="MS Mincho"/>
                <w:noProof/>
                <w:sz w:val="16"/>
                <w:szCs w:val="16"/>
                <w:lang w:val="es-ES"/>
              </w:rPr>
              <w:t>4T SRS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C748DB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</w:t>
            </w:r>
          </w:p>
        </w:tc>
        <w:tc>
          <w:tcPr>
            <w:tcW w:w="598" w:type="pct"/>
            <w:vMerge w:val="restart"/>
            <w:vAlign w:val="center"/>
          </w:tcPr>
          <w:p w14:paraId="0728F5AD" w14:textId="77777777" w:rsidR="000855B5" w:rsidRPr="007F368D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40" w:type="pct"/>
            <w:vMerge w:val="restart"/>
            <w:vAlign w:val="center"/>
          </w:tcPr>
          <w:p w14:paraId="49659CD4" w14:textId="2E4DE9AE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eastAsia="MS Mincho"/>
                <w:noProof/>
                <w:sz w:val="16"/>
                <w:szCs w:val="16"/>
                <w:lang w:val="es-ES"/>
              </w:rPr>
              <w:t>DDDSU</w:t>
            </w:r>
          </w:p>
        </w:tc>
        <w:tc>
          <w:tcPr>
            <w:tcW w:w="878" w:type="pct"/>
            <w:vAlign w:val="center"/>
          </w:tcPr>
          <w:p w14:paraId="2226AC9B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0B86E0E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7E62EE51" w14:textId="5E4E9DEA" w:rsidR="000855B5" w:rsidRPr="00F540E6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6.26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45D9476" w14:textId="323534E7" w:rsidR="000855B5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7.02</w:t>
            </w:r>
          </w:p>
        </w:tc>
      </w:tr>
      <w:tr w:rsidR="000855B5" w:rsidRPr="0043679A" w14:paraId="2737D9C3" w14:textId="77777777" w:rsidTr="000855B5">
        <w:trPr>
          <w:trHeight w:val="335"/>
          <w:jc w:val="center"/>
        </w:trPr>
        <w:tc>
          <w:tcPr>
            <w:tcW w:w="868" w:type="pct"/>
            <w:vMerge/>
            <w:shd w:val="clear" w:color="auto" w:fill="auto"/>
            <w:vAlign w:val="center"/>
          </w:tcPr>
          <w:p w14:paraId="20B5398A" w14:textId="77777777" w:rsidR="000855B5" w:rsidRPr="0043679A" w:rsidRDefault="000855B5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598" w:type="pct"/>
            <w:vMerge/>
            <w:vAlign w:val="center"/>
          </w:tcPr>
          <w:p w14:paraId="636D1615" w14:textId="77777777" w:rsidR="000855B5" w:rsidRPr="0043679A" w:rsidRDefault="000855B5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640" w:type="pct"/>
            <w:vMerge/>
            <w:vAlign w:val="center"/>
          </w:tcPr>
          <w:p w14:paraId="6AF5113F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878" w:type="pct"/>
            <w:vAlign w:val="center"/>
          </w:tcPr>
          <w:p w14:paraId="5C765B60" w14:textId="77777777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410" w:type="pct"/>
            <w:shd w:val="clear" w:color="auto" w:fill="auto"/>
            <w:vAlign w:val="center"/>
          </w:tcPr>
          <w:p w14:paraId="439C6437" w14:textId="2EFBB1CC" w:rsidR="000855B5" w:rsidRPr="0043679A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(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  <w:r>
              <w:rPr>
                <w:noProof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61BD72DC" w14:textId="7A785216" w:rsidR="000855B5" w:rsidRPr="00F540E6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BEC5CCE" w14:textId="02F498EA" w:rsidR="000855B5" w:rsidRDefault="000855B5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0.22</w:t>
            </w:r>
          </w:p>
        </w:tc>
      </w:tr>
    </w:tbl>
    <w:p w14:paraId="18F51400" w14:textId="34FD7B0E" w:rsidR="005C6EB5" w:rsidRDefault="005C6EB5" w:rsidP="00FA7CD3"/>
    <w:p w14:paraId="7B669DE0" w14:textId="2AC399C1" w:rsidR="005C6EB5" w:rsidRDefault="005C6EB5" w:rsidP="00FA7CD3"/>
    <w:p w14:paraId="24A01BCE" w14:textId="12583F86" w:rsidR="005C6EB5" w:rsidRDefault="005C6EB5" w:rsidP="005C6EB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525C">
        <w:rPr>
          <w:noProof/>
        </w:rPr>
        <w:t>16</w:t>
      </w:r>
      <w:r>
        <w:fldChar w:fldCharType="end"/>
      </w:r>
      <w:r>
        <w:t xml:space="preserve">: </w:t>
      </w:r>
      <w:r w:rsidRPr="00184725">
        <w:t xml:space="preserve">Rural – </w:t>
      </w:r>
      <w:proofErr w:type="spellStart"/>
      <w:r w:rsidRPr="00184725">
        <w:t>eMBB</w:t>
      </w:r>
      <w:proofErr w:type="spellEnd"/>
      <w:r w:rsidRPr="00184725">
        <w:t xml:space="preserve"> </w:t>
      </w:r>
      <w:r>
        <w:t>F</w:t>
      </w:r>
      <w:r w:rsidRPr="00184725">
        <w:t>DD DL</w:t>
      </w:r>
      <w:r>
        <w:br/>
        <w:t>(Evaluation configuration C, LMLC)</w:t>
      </w:r>
    </w:p>
    <w:tbl>
      <w:tblPr>
        <w:tblW w:w="45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1086"/>
        <w:gridCol w:w="1579"/>
        <w:gridCol w:w="756"/>
        <w:gridCol w:w="1225"/>
        <w:gridCol w:w="1225"/>
        <w:gridCol w:w="1225"/>
      </w:tblGrid>
      <w:tr w:rsidR="004A1CF2" w:rsidRPr="0043679A" w14:paraId="6938659D" w14:textId="77777777" w:rsidTr="000C3B33">
        <w:trPr>
          <w:trHeight w:val="259"/>
          <w:jc w:val="center"/>
        </w:trPr>
        <w:tc>
          <w:tcPr>
            <w:tcW w:w="1823" w:type="dxa"/>
            <w:vMerge w:val="restart"/>
            <w:shd w:val="clear" w:color="auto" w:fill="auto"/>
            <w:vAlign w:val="center"/>
          </w:tcPr>
          <w:p w14:paraId="4DEDA247" w14:textId="77777777" w:rsidR="004A1CF2" w:rsidRPr="0043679A" w:rsidRDefault="004A1CF2" w:rsidP="003D73D0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1252" w:type="dxa"/>
            <w:vMerge w:val="restart"/>
            <w:vAlign w:val="center"/>
          </w:tcPr>
          <w:p w14:paraId="30776E43" w14:textId="77777777" w:rsidR="004A1CF2" w:rsidRPr="0043679A" w:rsidRDefault="004A1CF2" w:rsidP="003D73D0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3679A">
              <w:rPr>
                <w:noProof/>
                <w:sz w:val="16"/>
                <w:szCs w:val="16"/>
                <w:lang w:eastAsia="zh-CN"/>
              </w:rPr>
              <w:t>ub-carrier spacing</w:t>
            </w:r>
            <w:r>
              <w:rPr>
                <w:noProof/>
                <w:sz w:val="16"/>
                <w:szCs w:val="16"/>
                <w:lang w:eastAsia="zh-CN"/>
              </w:rPr>
              <w:t xml:space="preserve"> (kHz)</w:t>
            </w:r>
          </w:p>
        </w:tc>
        <w:tc>
          <w:tcPr>
            <w:tcW w:w="2697" w:type="dxa"/>
            <w:gridSpan w:val="2"/>
            <w:vMerge w:val="restart"/>
            <w:vAlign w:val="center"/>
          </w:tcPr>
          <w:p w14:paraId="2229E00D" w14:textId="77777777" w:rsidR="004A1CF2" w:rsidRPr="0043679A" w:rsidRDefault="004A1CF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14:paraId="3B851F13" w14:textId="77777777" w:rsidR="004A1CF2" w:rsidRPr="0043679A" w:rsidRDefault="004A1CF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</w:p>
        </w:tc>
        <w:tc>
          <w:tcPr>
            <w:tcW w:w="1418" w:type="dxa"/>
            <w:gridSpan w:val="3"/>
            <w:vAlign w:val="center"/>
          </w:tcPr>
          <w:p w14:paraId="7D05F942" w14:textId="77777777" w:rsidR="004A1CF2" w:rsidRPr="0043679A" w:rsidRDefault="004A1CF2" w:rsidP="003D73D0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3679A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4A1CF2" w:rsidRPr="0043679A" w:rsidDel="00194D07" w14:paraId="56A810F5" w14:textId="77777777" w:rsidTr="000C3B33">
        <w:trPr>
          <w:trHeight w:val="286"/>
          <w:jc w:val="center"/>
        </w:trPr>
        <w:tc>
          <w:tcPr>
            <w:tcW w:w="1823" w:type="dxa"/>
            <w:vMerge/>
            <w:shd w:val="clear" w:color="auto" w:fill="auto"/>
            <w:vAlign w:val="center"/>
          </w:tcPr>
          <w:p w14:paraId="339F35FE" w14:textId="77777777" w:rsidR="004A1CF2" w:rsidRPr="0043679A" w:rsidRDefault="004A1CF2" w:rsidP="00506C78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1252" w:type="dxa"/>
            <w:vMerge/>
            <w:vAlign w:val="center"/>
          </w:tcPr>
          <w:p w14:paraId="7DE711B5" w14:textId="77777777" w:rsidR="004A1CF2" w:rsidRPr="0043679A" w:rsidDel="00194D07" w:rsidRDefault="004A1CF2" w:rsidP="00506C78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2697" w:type="dxa"/>
            <w:gridSpan w:val="2"/>
            <w:vMerge/>
            <w:vAlign w:val="center"/>
          </w:tcPr>
          <w:p w14:paraId="0F8E96C9" w14:textId="77777777" w:rsidR="004A1CF2" w:rsidRPr="0043679A" w:rsidDel="00194D07" w:rsidRDefault="004A1CF2" w:rsidP="00506C78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3B664C" w14:textId="3D19881A" w:rsidR="004A1CF2" w:rsidRPr="0043679A" w:rsidRDefault="004A1CF2" w:rsidP="00506C78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10</w:t>
            </w: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[OH = 30.9%]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D0642D" w14:textId="38E956F3" w:rsidR="004A1CF2" w:rsidRPr="0043679A" w:rsidDel="00194D07" w:rsidRDefault="004A1CF2" w:rsidP="00506C7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[OH = 23.2%]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9FE1D8" w14:textId="66F2EAE6" w:rsidR="004A1CF2" w:rsidRPr="0043679A" w:rsidRDefault="004A1CF2" w:rsidP="00506C78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7E3B42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  <w:r w:rsidRPr="007E3B42">
              <w:rPr>
                <w:noProof/>
                <w:sz w:val="16"/>
                <w:szCs w:val="16"/>
                <w:lang w:eastAsia="zh-CN"/>
              </w:rPr>
              <w:br/>
              <w:t>[OH = 19.4%]</w:t>
            </w:r>
          </w:p>
        </w:tc>
      </w:tr>
      <w:tr w:rsidR="004A1CF2" w:rsidRPr="0043679A" w14:paraId="043EBFAE" w14:textId="77777777" w:rsidTr="000C3B33">
        <w:trPr>
          <w:trHeight w:val="566"/>
          <w:jc w:val="center"/>
        </w:trPr>
        <w:tc>
          <w:tcPr>
            <w:tcW w:w="1823" w:type="dxa"/>
            <w:vMerge w:val="restart"/>
            <w:shd w:val="clear" w:color="auto" w:fill="auto"/>
            <w:vAlign w:val="center"/>
          </w:tcPr>
          <w:p w14:paraId="089F59A7" w14:textId="324FFD21" w:rsidR="004A1CF2" w:rsidRPr="0043679A" w:rsidRDefault="004A1CF2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654F1">
              <w:rPr>
                <w:rFonts w:eastAsia="MS Mincho"/>
                <w:noProof/>
                <w:sz w:val="16"/>
                <w:szCs w:val="16"/>
                <w:lang w:val="es-ES"/>
              </w:rPr>
              <w:t>8x4 MU-MIMO Type II Codebook</w:t>
            </w:r>
            <w:r>
              <w:rPr>
                <w:rFonts w:eastAsia="MS Mincho"/>
                <w:noProof/>
                <w:sz w:val="16"/>
                <w:szCs w:val="16"/>
                <w:lang w:val="es-ES"/>
              </w:rPr>
              <w:t xml:space="preserve">;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654F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</w:t>
            </w:r>
          </w:p>
        </w:tc>
        <w:tc>
          <w:tcPr>
            <w:tcW w:w="1252" w:type="dxa"/>
            <w:vMerge w:val="restart"/>
            <w:vAlign w:val="center"/>
          </w:tcPr>
          <w:p w14:paraId="643F1C8E" w14:textId="77777777" w:rsidR="004A1CF2" w:rsidRPr="007F368D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840" w:type="dxa"/>
            <w:vAlign w:val="center"/>
          </w:tcPr>
          <w:p w14:paraId="3A5CCC5B" w14:textId="77777777" w:rsidR="004A1CF2" w:rsidRPr="0043679A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3679A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518839F" w14:textId="77777777" w:rsidR="004A1CF2" w:rsidRPr="0043679A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3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.</w:t>
            </w:r>
            <w:r>
              <w:rPr>
                <w:noProof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7E25F4" w14:textId="077BE2E3" w:rsidR="004A1CF2" w:rsidRPr="00F540E6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5.56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82EE83" w14:textId="5CE01523" w:rsidR="004A1CF2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6.18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04EE82" w14:textId="16908C85" w:rsidR="004A1CF2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6.49</w:t>
            </w:r>
          </w:p>
        </w:tc>
      </w:tr>
      <w:tr w:rsidR="004A1CF2" w:rsidRPr="0043679A" w14:paraId="0CB43C13" w14:textId="77777777" w:rsidTr="000C3B33">
        <w:trPr>
          <w:trHeight w:val="335"/>
          <w:jc w:val="center"/>
        </w:trPr>
        <w:tc>
          <w:tcPr>
            <w:tcW w:w="1823" w:type="dxa"/>
            <w:vMerge/>
            <w:shd w:val="clear" w:color="auto" w:fill="auto"/>
            <w:vAlign w:val="center"/>
          </w:tcPr>
          <w:p w14:paraId="764C3081" w14:textId="77777777" w:rsidR="004A1CF2" w:rsidRPr="0043679A" w:rsidRDefault="004A1CF2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252" w:type="dxa"/>
            <w:vMerge/>
            <w:vAlign w:val="center"/>
          </w:tcPr>
          <w:p w14:paraId="63EDAAD7" w14:textId="77777777" w:rsidR="004A1CF2" w:rsidRPr="0043679A" w:rsidRDefault="004A1CF2" w:rsidP="003D73D0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1840" w:type="dxa"/>
            <w:vAlign w:val="center"/>
          </w:tcPr>
          <w:p w14:paraId="6E6EEE5C" w14:textId="77777777" w:rsidR="004A1CF2" w:rsidRPr="0043679A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3679A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>
              <w:rPr>
                <w:noProof/>
                <w:sz w:val="16"/>
                <w:szCs w:val="16"/>
                <w:lang w:eastAsia="zh-CN"/>
              </w:rPr>
              <w:t xml:space="preserve">-tile </w:t>
            </w:r>
            <w:r w:rsidRPr="0043679A">
              <w:rPr>
                <w:noProof/>
                <w:sz w:val="16"/>
                <w:szCs w:val="16"/>
                <w:lang w:eastAsia="zh-CN"/>
              </w:rPr>
              <w:t>[bit/s/Hz]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30BB1FDB" w14:textId="2DEAED8F" w:rsidR="004A1CF2" w:rsidRPr="0043679A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(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>
              <w:rPr>
                <w:noProof/>
                <w:sz w:val="16"/>
                <w:szCs w:val="16"/>
                <w:lang w:eastAsia="zh-CN"/>
              </w:rPr>
              <w:t>1</w:t>
            </w:r>
            <w:r w:rsidRPr="0043679A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  <w:r>
              <w:rPr>
                <w:noProof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1E5B5" w14:textId="617159B1" w:rsidR="004A1CF2" w:rsidRPr="00F540E6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961FBA" w14:textId="75D43249" w:rsidR="004A1CF2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4C0DA4" w14:textId="67602276" w:rsidR="004A1CF2" w:rsidRDefault="004A1CF2" w:rsidP="003D73D0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>
              <w:rPr>
                <w:noProof/>
                <w:sz w:val="16"/>
                <w:szCs w:val="16"/>
                <w:lang w:eastAsia="zh-CN"/>
              </w:rPr>
              <w:t>0.21</w:t>
            </w:r>
          </w:p>
        </w:tc>
      </w:tr>
    </w:tbl>
    <w:p w14:paraId="2CEE52DD" w14:textId="77777777" w:rsidR="005C6EB5" w:rsidRDefault="005C6EB5" w:rsidP="00FA7CD3"/>
    <w:p w14:paraId="08662FF9" w14:textId="4808C42F" w:rsidR="001109BB" w:rsidRDefault="001109BB" w:rsidP="004E3137"/>
    <w:p w14:paraId="2A3E8DFF" w14:textId="01FA009F" w:rsidR="001109BB" w:rsidRDefault="00DA2EAD" w:rsidP="001109BB">
      <w:r>
        <w:t>As it can be seen from the table</w:t>
      </w:r>
      <w:r w:rsidR="009E7FB1">
        <w:t>s</w:t>
      </w:r>
      <w:r>
        <w:t>,</w:t>
      </w:r>
      <w:r w:rsidR="001109BB">
        <w:t xml:space="preserve"> for all the three scenarios the IMT-2020 requirements are fulfilled.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  <w:r w:rsidR="00FC6C7E">
        <w:t xml:space="preserve"> </w:t>
      </w:r>
      <w:r w:rsidR="00120467">
        <w:t>For</w:t>
      </w:r>
      <w:r w:rsidR="00FC6C7E">
        <w:t xml:space="preserve"> 30GHz in the Dense Urban scenario, the average </w:t>
      </w:r>
      <w:r w:rsidR="009918BF">
        <w:t xml:space="preserve">requirements are reached but </w:t>
      </w:r>
      <w:r w:rsidR="00C06D7B">
        <w:t xml:space="preserve">not </w:t>
      </w:r>
      <w:r w:rsidR="009918BF">
        <w:t>the 5</w:t>
      </w:r>
      <w:r w:rsidR="009918BF" w:rsidRPr="009918BF">
        <w:rPr>
          <w:vertAlign w:val="superscript"/>
        </w:rPr>
        <w:t>th</w:t>
      </w:r>
      <w:r w:rsidR="009918BF">
        <w:t xml:space="preserve"> percentile requirements</w:t>
      </w:r>
      <w:r w:rsidR="00245471">
        <w:t xml:space="preserve"> if 80% low-loss and 20% high-loss buildings are assumed</w:t>
      </w:r>
      <w:r w:rsidR="009918BF">
        <w:t>.</w:t>
      </w:r>
      <w:r w:rsidR="00245471">
        <w:t xml:space="preserve"> If 100% low-loss buildings are assumed, also the 5</w:t>
      </w:r>
      <w:r w:rsidR="00245471" w:rsidRPr="00245471">
        <w:rPr>
          <w:vertAlign w:val="superscript"/>
        </w:rPr>
        <w:t>th</w:t>
      </w:r>
      <w:r w:rsidR="00245471">
        <w:t xml:space="preserve"> percentile </w:t>
      </w:r>
      <w:proofErr w:type="spellStart"/>
      <w:r w:rsidR="00245471">
        <w:t>requrements</w:t>
      </w:r>
      <w:proofErr w:type="spellEnd"/>
      <w:r w:rsidR="00245471">
        <w:t xml:space="preserve"> are reached</w:t>
      </w:r>
      <w:r w:rsidR="009918BF">
        <w:t>.</w:t>
      </w:r>
    </w:p>
    <w:p w14:paraId="135B07E8" w14:textId="77777777" w:rsidR="001109BB" w:rsidRDefault="001109BB" w:rsidP="004E3137"/>
    <w:p w14:paraId="3119140A" w14:textId="3DE85B9F" w:rsidR="009868A4" w:rsidRPr="004E3137" w:rsidRDefault="009868A4" w:rsidP="009868A4">
      <w:pPr>
        <w:pStyle w:val="Observation"/>
      </w:pPr>
      <w:r>
        <w:t xml:space="preserve">IMT-2020 requirements </w:t>
      </w:r>
      <w:r w:rsidR="0034581F">
        <w:t>on spectral efficiency can be fulfilled.</w:t>
      </w:r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2FC18FA" w14:textId="0AC501DE" w:rsidR="003355AD" w:rsidRDefault="003355AD" w:rsidP="003355AD">
      <w:pPr>
        <w:pStyle w:val="BodyText"/>
      </w:pPr>
      <w:r>
        <w:t xml:space="preserve">In this contribution, we have provided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>. It has been shown that for both downlink and uplink the IMT-2020 requirements can be fulfilled in terms of both average and 5</w:t>
      </w:r>
      <w:r w:rsidRPr="003355AD">
        <w:rPr>
          <w:vertAlign w:val="superscript"/>
        </w:rPr>
        <w:t>th</w:t>
      </w:r>
      <w:r>
        <w:t xml:space="preserve"> percentile spectral efficiency for the test environments specified by ITU-R. </w:t>
      </w:r>
    </w:p>
    <w:p w14:paraId="0B1F4EAC" w14:textId="65636ACE" w:rsidR="003E18E6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70967945" w14:textId="7D8B8339" w:rsidR="00C01F33" w:rsidRPr="00CE0424" w:rsidRDefault="003E18E6" w:rsidP="00EC2180">
      <w:pPr>
        <w:pStyle w:val="TOC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EC2180">
        <w:t>IMT-2020 requirements on spectral efficiency can be fulfilled</w:t>
      </w:r>
      <w:r>
        <w:t>.</w:t>
      </w: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03F3EC4" w14:textId="77777777" w:rsidR="004B42AD" w:rsidRDefault="004B42AD" w:rsidP="004B42AD">
      <w:pPr>
        <w:pStyle w:val="Reference"/>
      </w:pPr>
      <w:bookmarkStart w:id="2" w:name="_Ref494452764"/>
      <w:bookmarkStart w:id="3" w:name="_Ref7639603"/>
      <w:bookmarkStart w:id="4" w:name="_Ref494454569"/>
      <w:r>
        <w:t>Report ITU-R M.2410-0, “Minimum requirements related to technical performance for IMT-2020 radio interface(s)</w:t>
      </w:r>
      <w:bookmarkEnd w:id="2"/>
      <w:r>
        <w:t>,” 2017.</w:t>
      </w:r>
      <w:bookmarkEnd w:id="3"/>
    </w:p>
    <w:p w14:paraId="6D2EB0CC" w14:textId="656652C0" w:rsidR="00F051DD" w:rsidRPr="00CE0424" w:rsidRDefault="004B42AD" w:rsidP="00B52700">
      <w:pPr>
        <w:pStyle w:val="Reference"/>
      </w:pPr>
      <w:bookmarkStart w:id="5" w:name="_Ref7639609"/>
      <w:r>
        <w:t>Report ITU-R M.2412-0, “Guidelines for evaluation of radio interface technologies for IMT-2020</w:t>
      </w:r>
      <w:bookmarkEnd w:id="4"/>
      <w:r>
        <w:t>,” 2017.</w:t>
      </w:r>
      <w:bookmarkEnd w:id="5"/>
    </w:p>
    <w:sectPr w:rsidR="00F051DD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32F4E" w14:textId="77777777" w:rsidR="006A23BE" w:rsidRDefault="006A23BE">
      <w:r>
        <w:separator/>
      </w:r>
    </w:p>
  </w:endnote>
  <w:endnote w:type="continuationSeparator" w:id="0">
    <w:p w14:paraId="70F38781" w14:textId="77777777" w:rsidR="006A23BE" w:rsidRDefault="006A23BE">
      <w:r>
        <w:continuationSeparator/>
      </w:r>
    </w:p>
  </w:endnote>
  <w:endnote w:type="continuationNotice" w:id="1">
    <w:p w14:paraId="72C85AE4" w14:textId="77777777" w:rsidR="006A23BE" w:rsidRDefault="006A23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2F0D2A2" w:rsidR="006A23BE" w:rsidRDefault="006A23B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1A3DB" w14:textId="77777777" w:rsidR="006A23BE" w:rsidRDefault="006A23BE">
      <w:r>
        <w:separator/>
      </w:r>
    </w:p>
  </w:footnote>
  <w:footnote w:type="continuationSeparator" w:id="0">
    <w:p w14:paraId="1FE0D9A5" w14:textId="77777777" w:rsidR="006A23BE" w:rsidRDefault="006A23BE">
      <w:r>
        <w:continuationSeparator/>
      </w:r>
    </w:p>
  </w:footnote>
  <w:footnote w:type="continuationNotice" w:id="1">
    <w:p w14:paraId="78268C10" w14:textId="77777777" w:rsidR="006A23BE" w:rsidRDefault="006A23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6A23BE" w:rsidRDefault="006A23B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6C691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3443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E728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44A6E8C"/>
    <w:multiLevelType w:val="hybridMultilevel"/>
    <w:tmpl w:val="E932B020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A67"/>
    <w:rsid w:val="00006446"/>
    <w:rsid w:val="00006896"/>
    <w:rsid w:val="00007CDC"/>
    <w:rsid w:val="00011B28"/>
    <w:rsid w:val="00015D15"/>
    <w:rsid w:val="0002130E"/>
    <w:rsid w:val="0002531D"/>
    <w:rsid w:val="0002564D"/>
    <w:rsid w:val="00025ECA"/>
    <w:rsid w:val="0003252E"/>
    <w:rsid w:val="000325B8"/>
    <w:rsid w:val="00032C67"/>
    <w:rsid w:val="00034C15"/>
    <w:rsid w:val="00034FE4"/>
    <w:rsid w:val="00036BA1"/>
    <w:rsid w:val="00040173"/>
    <w:rsid w:val="00041D0D"/>
    <w:rsid w:val="000422E2"/>
    <w:rsid w:val="00042F22"/>
    <w:rsid w:val="000444EF"/>
    <w:rsid w:val="00045E47"/>
    <w:rsid w:val="00046685"/>
    <w:rsid w:val="00046CCF"/>
    <w:rsid w:val="00051EF4"/>
    <w:rsid w:val="00052304"/>
    <w:rsid w:val="00052A07"/>
    <w:rsid w:val="000534E3"/>
    <w:rsid w:val="0005606A"/>
    <w:rsid w:val="00057117"/>
    <w:rsid w:val="000616E7"/>
    <w:rsid w:val="0006487E"/>
    <w:rsid w:val="000656F8"/>
    <w:rsid w:val="00065E1A"/>
    <w:rsid w:val="000723CA"/>
    <w:rsid w:val="000736F9"/>
    <w:rsid w:val="00077161"/>
    <w:rsid w:val="00077E5F"/>
    <w:rsid w:val="0008036A"/>
    <w:rsid w:val="00080C2A"/>
    <w:rsid w:val="000812C9"/>
    <w:rsid w:val="00081324"/>
    <w:rsid w:val="00081AE6"/>
    <w:rsid w:val="000855B5"/>
    <w:rsid w:val="000855EB"/>
    <w:rsid w:val="00085B52"/>
    <w:rsid w:val="000866F2"/>
    <w:rsid w:val="0009009F"/>
    <w:rsid w:val="00091557"/>
    <w:rsid w:val="000924C1"/>
    <w:rsid w:val="000924F0"/>
    <w:rsid w:val="00092718"/>
    <w:rsid w:val="00093474"/>
    <w:rsid w:val="0009510F"/>
    <w:rsid w:val="000A191E"/>
    <w:rsid w:val="000A1999"/>
    <w:rsid w:val="000A1B7B"/>
    <w:rsid w:val="000A56F2"/>
    <w:rsid w:val="000A5C76"/>
    <w:rsid w:val="000B2719"/>
    <w:rsid w:val="000B3273"/>
    <w:rsid w:val="000B3A8F"/>
    <w:rsid w:val="000B4AB9"/>
    <w:rsid w:val="000B58C3"/>
    <w:rsid w:val="000B61E9"/>
    <w:rsid w:val="000B7676"/>
    <w:rsid w:val="000C165A"/>
    <w:rsid w:val="000C2622"/>
    <w:rsid w:val="000C2E19"/>
    <w:rsid w:val="000C3B33"/>
    <w:rsid w:val="000D0D07"/>
    <w:rsid w:val="000D4797"/>
    <w:rsid w:val="000E0527"/>
    <w:rsid w:val="000E1E92"/>
    <w:rsid w:val="000E2040"/>
    <w:rsid w:val="000F06D6"/>
    <w:rsid w:val="000F0EB1"/>
    <w:rsid w:val="000F1106"/>
    <w:rsid w:val="000F3B03"/>
    <w:rsid w:val="000F3BE9"/>
    <w:rsid w:val="000F3F6C"/>
    <w:rsid w:val="000F6DF3"/>
    <w:rsid w:val="001005FF"/>
    <w:rsid w:val="001022D9"/>
    <w:rsid w:val="001035A9"/>
    <w:rsid w:val="00104704"/>
    <w:rsid w:val="001062FB"/>
    <w:rsid w:val="001063E6"/>
    <w:rsid w:val="00106E04"/>
    <w:rsid w:val="001109BB"/>
    <w:rsid w:val="00110A39"/>
    <w:rsid w:val="00112CAB"/>
    <w:rsid w:val="001132A0"/>
    <w:rsid w:val="00113CF4"/>
    <w:rsid w:val="001153EA"/>
    <w:rsid w:val="00115643"/>
    <w:rsid w:val="00116765"/>
    <w:rsid w:val="00120467"/>
    <w:rsid w:val="001219F5"/>
    <w:rsid w:val="00121A20"/>
    <w:rsid w:val="0012377F"/>
    <w:rsid w:val="00124070"/>
    <w:rsid w:val="00124314"/>
    <w:rsid w:val="00126B4A"/>
    <w:rsid w:val="00132FD0"/>
    <w:rsid w:val="001344C0"/>
    <w:rsid w:val="001346FA"/>
    <w:rsid w:val="00135252"/>
    <w:rsid w:val="00135D7B"/>
    <w:rsid w:val="00137AB5"/>
    <w:rsid w:val="00137F0B"/>
    <w:rsid w:val="00142522"/>
    <w:rsid w:val="0014440B"/>
    <w:rsid w:val="001458FE"/>
    <w:rsid w:val="00151E23"/>
    <w:rsid w:val="001521A7"/>
    <w:rsid w:val="001526E0"/>
    <w:rsid w:val="001551B5"/>
    <w:rsid w:val="001607C4"/>
    <w:rsid w:val="00162BAB"/>
    <w:rsid w:val="001659C1"/>
    <w:rsid w:val="00171FE1"/>
    <w:rsid w:val="00173A8E"/>
    <w:rsid w:val="00175139"/>
    <w:rsid w:val="00177795"/>
    <w:rsid w:val="0018143F"/>
    <w:rsid w:val="001852B3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890"/>
    <w:rsid w:val="001C3D2A"/>
    <w:rsid w:val="001D1F90"/>
    <w:rsid w:val="001D2A63"/>
    <w:rsid w:val="001D51BA"/>
    <w:rsid w:val="001D5A9F"/>
    <w:rsid w:val="001D6342"/>
    <w:rsid w:val="001D6D53"/>
    <w:rsid w:val="001D7C56"/>
    <w:rsid w:val="001E2299"/>
    <w:rsid w:val="001E58E2"/>
    <w:rsid w:val="001E7AED"/>
    <w:rsid w:val="001F1999"/>
    <w:rsid w:val="001F3916"/>
    <w:rsid w:val="001F54C5"/>
    <w:rsid w:val="001F662C"/>
    <w:rsid w:val="001F69A5"/>
    <w:rsid w:val="001F7074"/>
    <w:rsid w:val="00200490"/>
    <w:rsid w:val="00201F3A"/>
    <w:rsid w:val="00203F96"/>
    <w:rsid w:val="002069B2"/>
    <w:rsid w:val="00207FA3"/>
    <w:rsid w:val="00214DA8"/>
    <w:rsid w:val="00215384"/>
    <w:rsid w:val="00215423"/>
    <w:rsid w:val="002158FA"/>
    <w:rsid w:val="00220600"/>
    <w:rsid w:val="002224DB"/>
    <w:rsid w:val="00223EF6"/>
    <w:rsid w:val="00223FCB"/>
    <w:rsid w:val="0022484E"/>
    <w:rsid w:val="002252C3"/>
    <w:rsid w:val="0022560D"/>
    <w:rsid w:val="00225C54"/>
    <w:rsid w:val="00230765"/>
    <w:rsid w:val="00231096"/>
    <w:rsid w:val="002319E4"/>
    <w:rsid w:val="00235632"/>
    <w:rsid w:val="00235872"/>
    <w:rsid w:val="00240313"/>
    <w:rsid w:val="00241559"/>
    <w:rsid w:val="00243205"/>
    <w:rsid w:val="002435B3"/>
    <w:rsid w:val="0024525C"/>
    <w:rsid w:val="00245471"/>
    <w:rsid w:val="002458EB"/>
    <w:rsid w:val="002500C8"/>
    <w:rsid w:val="00255C39"/>
    <w:rsid w:val="00257543"/>
    <w:rsid w:val="00257A57"/>
    <w:rsid w:val="002603EA"/>
    <w:rsid w:val="002617E7"/>
    <w:rsid w:val="00264228"/>
    <w:rsid w:val="00264334"/>
    <w:rsid w:val="0026473E"/>
    <w:rsid w:val="00266214"/>
    <w:rsid w:val="00266C2E"/>
    <w:rsid w:val="00267C83"/>
    <w:rsid w:val="0027144F"/>
    <w:rsid w:val="00271F3A"/>
    <w:rsid w:val="00273278"/>
    <w:rsid w:val="002736E5"/>
    <w:rsid w:val="002737F4"/>
    <w:rsid w:val="00273814"/>
    <w:rsid w:val="002805F5"/>
    <w:rsid w:val="00280751"/>
    <w:rsid w:val="002812E3"/>
    <w:rsid w:val="0028280A"/>
    <w:rsid w:val="00286ACD"/>
    <w:rsid w:val="00287838"/>
    <w:rsid w:val="002907B5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0A92"/>
    <w:rsid w:val="002B24D6"/>
    <w:rsid w:val="002C41E6"/>
    <w:rsid w:val="002C53B1"/>
    <w:rsid w:val="002C5910"/>
    <w:rsid w:val="002D071A"/>
    <w:rsid w:val="002D34B2"/>
    <w:rsid w:val="002D6FA5"/>
    <w:rsid w:val="002D74D2"/>
    <w:rsid w:val="002D7637"/>
    <w:rsid w:val="002E17F2"/>
    <w:rsid w:val="002E1CF6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2150"/>
    <w:rsid w:val="00313FD6"/>
    <w:rsid w:val="003143BD"/>
    <w:rsid w:val="003169D9"/>
    <w:rsid w:val="003203ED"/>
    <w:rsid w:val="00322C9F"/>
    <w:rsid w:val="00322CDD"/>
    <w:rsid w:val="00322DAB"/>
    <w:rsid w:val="0032404D"/>
    <w:rsid w:val="00324D23"/>
    <w:rsid w:val="003252A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583B"/>
    <w:rsid w:val="00346DB5"/>
    <w:rsid w:val="003477B1"/>
    <w:rsid w:val="003520B0"/>
    <w:rsid w:val="0035465F"/>
    <w:rsid w:val="00357380"/>
    <w:rsid w:val="003602D9"/>
    <w:rsid w:val="003604CE"/>
    <w:rsid w:val="00363027"/>
    <w:rsid w:val="003665C5"/>
    <w:rsid w:val="00370E47"/>
    <w:rsid w:val="00373301"/>
    <w:rsid w:val="003742AC"/>
    <w:rsid w:val="00377CE1"/>
    <w:rsid w:val="00377FDC"/>
    <w:rsid w:val="00384A96"/>
    <w:rsid w:val="00385BF0"/>
    <w:rsid w:val="003939FF"/>
    <w:rsid w:val="00394CC1"/>
    <w:rsid w:val="00397141"/>
    <w:rsid w:val="003A1D60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1669"/>
    <w:rsid w:val="003C2702"/>
    <w:rsid w:val="003C7806"/>
    <w:rsid w:val="003C7E69"/>
    <w:rsid w:val="003D109F"/>
    <w:rsid w:val="003D2478"/>
    <w:rsid w:val="003D3C45"/>
    <w:rsid w:val="003D5B1F"/>
    <w:rsid w:val="003D68FD"/>
    <w:rsid w:val="003D7066"/>
    <w:rsid w:val="003D73D0"/>
    <w:rsid w:val="003D7962"/>
    <w:rsid w:val="003E15FA"/>
    <w:rsid w:val="003E18E6"/>
    <w:rsid w:val="003E37DD"/>
    <w:rsid w:val="003E3B76"/>
    <w:rsid w:val="003E50BD"/>
    <w:rsid w:val="003E55E4"/>
    <w:rsid w:val="003E74E3"/>
    <w:rsid w:val="003F05C7"/>
    <w:rsid w:val="003F2CD4"/>
    <w:rsid w:val="003F6BBE"/>
    <w:rsid w:val="004000E8"/>
    <w:rsid w:val="00400681"/>
    <w:rsid w:val="00402E2B"/>
    <w:rsid w:val="0040512B"/>
    <w:rsid w:val="004056FA"/>
    <w:rsid w:val="00405CA5"/>
    <w:rsid w:val="00407CD3"/>
    <w:rsid w:val="00410134"/>
    <w:rsid w:val="00410896"/>
    <w:rsid w:val="00410B72"/>
    <w:rsid w:val="00410F18"/>
    <w:rsid w:val="0041263E"/>
    <w:rsid w:val="00413AAC"/>
    <w:rsid w:val="00417794"/>
    <w:rsid w:val="004202DD"/>
    <w:rsid w:val="00421105"/>
    <w:rsid w:val="00422C08"/>
    <w:rsid w:val="004242F4"/>
    <w:rsid w:val="00424AA1"/>
    <w:rsid w:val="00427248"/>
    <w:rsid w:val="004313BF"/>
    <w:rsid w:val="004337A2"/>
    <w:rsid w:val="00437447"/>
    <w:rsid w:val="00441A92"/>
    <w:rsid w:val="0044369A"/>
    <w:rsid w:val="00444F56"/>
    <w:rsid w:val="00446488"/>
    <w:rsid w:val="00447880"/>
    <w:rsid w:val="004517AA"/>
    <w:rsid w:val="00452944"/>
    <w:rsid w:val="00452CAC"/>
    <w:rsid w:val="00457565"/>
    <w:rsid w:val="004579EB"/>
    <w:rsid w:val="00457B71"/>
    <w:rsid w:val="00465B83"/>
    <w:rsid w:val="004669E2"/>
    <w:rsid w:val="00470C31"/>
    <w:rsid w:val="0047201B"/>
    <w:rsid w:val="004734D0"/>
    <w:rsid w:val="0047556B"/>
    <w:rsid w:val="00477768"/>
    <w:rsid w:val="004800D2"/>
    <w:rsid w:val="00492BC5"/>
    <w:rsid w:val="004964F1"/>
    <w:rsid w:val="004A16BC"/>
    <w:rsid w:val="004A1CF2"/>
    <w:rsid w:val="004A1E2C"/>
    <w:rsid w:val="004A2B94"/>
    <w:rsid w:val="004A3898"/>
    <w:rsid w:val="004B42AD"/>
    <w:rsid w:val="004B5315"/>
    <w:rsid w:val="004B602A"/>
    <w:rsid w:val="004B7C0C"/>
    <w:rsid w:val="004C3898"/>
    <w:rsid w:val="004D10C4"/>
    <w:rsid w:val="004D36B1"/>
    <w:rsid w:val="004D63F3"/>
    <w:rsid w:val="004D7EBD"/>
    <w:rsid w:val="004E2680"/>
    <w:rsid w:val="004E28F9"/>
    <w:rsid w:val="004E3137"/>
    <w:rsid w:val="004E462E"/>
    <w:rsid w:val="004E56DC"/>
    <w:rsid w:val="004E76F4"/>
    <w:rsid w:val="004E7AF6"/>
    <w:rsid w:val="004F0B4E"/>
    <w:rsid w:val="004F0B6C"/>
    <w:rsid w:val="004F2078"/>
    <w:rsid w:val="004F4DA3"/>
    <w:rsid w:val="004F7DEC"/>
    <w:rsid w:val="005036D0"/>
    <w:rsid w:val="00503A7F"/>
    <w:rsid w:val="00506557"/>
    <w:rsid w:val="0050677A"/>
    <w:rsid w:val="00506C78"/>
    <w:rsid w:val="005108D8"/>
    <w:rsid w:val="005116F9"/>
    <w:rsid w:val="00513475"/>
    <w:rsid w:val="005153A7"/>
    <w:rsid w:val="0052072E"/>
    <w:rsid w:val="005219CF"/>
    <w:rsid w:val="00524D3D"/>
    <w:rsid w:val="00527657"/>
    <w:rsid w:val="005323AE"/>
    <w:rsid w:val="005326E9"/>
    <w:rsid w:val="00534B59"/>
    <w:rsid w:val="00536759"/>
    <w:rsid w:val="005378F8"/>
    <w:rsid w:val="00537C62"/>
    <w:rsid w:val="00540955"/>
    <w:rsid w:val="00540C55"/>
    <w:rsid w:val="00546970"/>
    <w:rsid w:val="00547137"/>
    <w:rsid w:val="00547F4D"/>
    <w:rsid w:val="00550419"/>
    <w:rsid w:val="00554E19"/>
    <w:rsid w:val="00555426"/>
    <w:rsid w:val="005566FF"/>
    <w:rsid w:val="005577A3"/>
    <w:rsid w:val="0056121F"/>
    <w:rsid w:val="00565B98"/>
    <w:rsid w:val="00571C3E"/>
    <w:rsid w:val="00572505"/>
    <w:rsid w:val="00573F87"/>
    <w:rsid w:val="00574D18"/>
    <w:rsid w:val="00575A6F"/>
    <w:rsid w:val="00575D3E"/>
    <w:rsid w:val="00580D31"/>
    <w:rsid w:val="00582809"/>
    <w:rsid w:val="0058798C"/>
    <w:rsid w:val="005900FA"/>
    <w:rsid w:val="005935A4"/>
    <w:rsid w:val="00594227"/>
    <w:rsid w:val="005948C2"/>
    <w:rsid w:val="00595DCA"/>
    <w:rsid w:val="0059779B"/>
    <w:rsid w:val="005A1A0D"/>
    <w:rsid w:val="005A209A"/>
    <w:rsid w:val="005A40C0"/>
    <w:rsid w:val="005A662D"/>
    <w:rsid w:val="005B35D7"/>
    <w:rsid w:val="005B392A"/>
    <w:rsid w:val="005B3AA3"/>
    <w:rsid w:val="005B6EC9"/>
    <w:rsid w:val="005B6F83"/>
    <w:rsid w:val="005C6EB5"/>
    <w:rsid w:val="005C74FB"/>
    <w:rsid w:val="005D1602"/>
    <w:rsid w:val="005D25CD"/>
    <w:rsid w:val="005D361B"/>
    <w:rsid w:val="005D742C"/>
    <w:rsid w:val="005E1FD0"/>
    <w:rsid w:val="005E385F"/>
    <w:rsid w:val="005E5B81"/>
    <w:rsid w:val="005F2CB1"/>
    <w:rsid w:val="005F3025"/>
    <w:rsid w:val="005F618C"/>
    <w:rsid w:val="005F70BD"/>
    <w:rsid w:val="0060283C"/>
    <w:rsid w:val="00604F14"/>
    <w:rsid w:val="006070F9"/>
    <w:rsid w:val="00611B83"/>
    <w:rsid w:val="00612DC3"/>
    <w:rsid w:val="00613257"/>
    <w:rsid w:val="0061746E"/>
    <w:rsid w:val="00620A71"/>
    <w:rsid w:val="00620D80"/>
    <w:rsid w:val="006212A9"/>
    <w:rsid w:val="006234A6"/>
    <w:rsid w:val="00630001"/>
    <w:rsid w:val="006311B3"/>
    <w:rsid w:val="00631A92"/>
    <w:rsid w:val="00631BAB"/>
    <w:rsid w:val="00632458"/>
    <w:rsid w:val="0063284C"/>
    <w:rsid w:val="00633FAF"/>
    <w:rsid w:val="006342E6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47AAF"/>
    <w:rsid w:val="00650AB9"/>
    <w:rsid w:val="00650C5E"/>
    <w:rsid w:val="00655129"/>
    <w:rsid w:val="00655733"/>
    <w:rsid w:val="00655ACD"/>
    <w:rsid w:val="00656A92"/>
    <w:rsid w:val="00656DDE"/>
    <w:rsid w:val="0066011D"/>
    <w:rsid w:val="006606AC"/>
    <w:rsid w:val="006607C0"/>
    <w:rsid w:val="006609A2"/>
    <w:rsid w:val="006613A6"/>
    <w:rsid w:val="00661B6A"/>
    <w:rsid w:val="006627A2"/>
    <w:rsid w:val="006634E6"/>
    <w:rsid w:val="006655EE"/>
    <w:rsid w:val="006675B8"/>
    <w:rsid w:val="00667C3B"/>
    <w:rsid w:val="00667EE7"/>
    <w:rsid w:val="00667F7A"/>
    <w:rsid w:val="00670922"/>
    <w:rsid w:val="00670BE1"/>
    <w:rsid w:val="0067218F"/>
    <w:rsid w:val="00672215"/>
    <w:rsid w:val="00674183"/>
    <w:rsid w:val="006741F2"/>
    <w:rsid w:val="006749D0"/>
    <w:rsid w:val="00674CC3"/>
    <w:rsid w:val="00675C72"/>
    <w:rsid w:val="00676257"/>
    <w:rsid w:val="006771F9"/>
    <w:rsid w:val="006776D7"/>
    <w:rsid w:val="00681003"/>
    <w:rsid w:val="006817C9"/>
    <w:rsid w:val="00682304"/>
    <w:rsid w:val="00683ECE"/>
    <w:rsid w:val="00684992"/>
    <w:rsid w:val="00685DFF"/>
    <w:rsid w:val="00695FC2"/>
    <w:rsid w:val="00696949"/>
    <w:rsid w:val="00697052"/>
    <w:rsid w:val="006A23BE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31AA"/>
    <w:rsid w:val="006C38A0"/>
    <w:rsid w:val="006C5EC9"/>
    <w:rsid w:val="006C6059"/>
    <w:rsid w:val="006C716E"/>
    <w:rsid w:val="006C7522"/>
    <w:rsid w:val="006D1FDC"/>
    <w:rsid w:val="006D55CB"/>
    <w:rsid w:val="006D6F08"/>
    <w:rsid w:val="006E062C"/>
    <w:rsid w:val="006E28B7"/>
    <w:rsid w:val="006E3310"/>
    <w:rsid w:val="006E4E39"/>
    <w:rsid w:val="006E565E"/>
    <w:rsid w:val="006E673D"/>
    <w:rsid w:val="006E7D3B"/>
    <w:rsid w:val="006F0E17"/>
    <w:rsid w:val="006F1B70"/>
    <w:rsid w:val="006F2252"/>
    <w:rsid w:val="006F341D"/>
    <w:rsid w:val="006F3CDE"/>
    <w:rsid w:val="006F4FB7"/>
    <w:rsid w:val="006F58D4"/>
    <w:rsid w:val="00700162"/>
    <w:rsid w:val="0070346E"/>
    <w:rsid w:val="00704EDB"/>
    <w:rsid w:val="00706101"/>
    <w:rsid w:val="00707072"/>
    <w:rsid w:val="00707D61"/>
    <w:rsid w:val="0071171B"/>
    <w:rsid w:val="00712287"/>
    <w:rsid w:val="00712772"/>
    <w:rsid w:val="00712C1A"/>
    <w:rsid w:val="007148D3"/>
    <w:rsid w:val="00715B9A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0F0B"/>
    <w:rsid w:val="00743DCE"/>
    <w:rsid w:val="00744205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87938"/>
    <w:rsid w:val="007925EA"/>
    <w:rsid w:val="007935FB"/>
    <w:rsid w:val="00793CD8"/>
    <w:rsid w:val="007951BF"/>
    <w:rsid w:val="00795C92"/>
    <w:rsid w:val="00796231"/>
    <w:rsid w:val="00796E4B"/>
    <w:rsid w:val="007A1CB3"/>
    <w:rsid w:val="007A23F8"/>
    <w:rsid w:val="007A306F"/>
    <w:rsid w:val="007A43A6"/>
    <w:rsid w:val="007A58A6"/>
    <w:rsid w:val="007B03F0"/>
    <w:rsid w:val="007B3A2E"/>
    <w:rsid w:val="007B3D2D"/>
    <w:rsid w:val="007B476B"/>
    <w:rsid w:val="007B50AE"/>
    <w:rsid w:val="007B51DF"/>
    <w:rsid w:val="007B7DD6"/>
    <w:rsid w:val="007C05DD"/>
    <w:rsid w:val="007C2B22"/>
    <w:rsid w:val="007C3D18"/>
    <w:rsid w:val="007C5D19"/>
    <w:rsid w:val="007C60BF"/>
    <w:rsid w:val="007C6A07"/>
    <w:rsid w:val="007C75A1"/>
    <w:rsid w:val="007C77A5"/>
    <w:rsid w:val="007D0110"/>
    <w:rsid w:val="007D04E5"/>
    <w:rsid w:val="007D41A0"/>
    <w:rsid w:val="007D4853"/>
    <w:rsid w:val="007D504E"/>
    <w:rsid w:val="007D5901"/>
    <w:rsid w:val="007D7526"/>
    <w:rsid w:val="007E3B42"/>
    <w:rsid w:val="007E4610"/>
    <w:rsid w:val="007E4715"/>
    <w:rsid w:val="007E4BF7"/>
    <w:rsid w:val="007E505B"/>
    <w:rsid w:val="007E53CB"/>
    <w:rsid w:val="007E7091"/>
    <w:rsid w:val="007F03A9"/>
    <w:rsid w:val="00803D8C"/>
    <w:rsid w:val="00803FAE"/>
    <w:rsid w:val="0080605F"/>
    <w:rsid w:val="00807786"/>
    <w:rsid w:val="00811FCB"/>
    <w:rsid w:val="008158D6"/>
    <w:rsid w:val="00817196"/>
    <w:rsid w:val="00822496"/>
    <w:rsid w:val="008235DB"/>
    <w:rsid w:val="00824AB4"/>
    <w:rsid w:val="00825C42"/>
    <w:rsid w:val="00825D25"/>
    <w:rsid w:val="00827237"/>
    <w:rsid w:val="00827432"/>
    <w:rsid w:val="00827D6F"/>
    <w:rsid w:val="00833D3E"/>
    <w:rsid w:val="008376AC"/>
    <w:rsid w:val="008422A1"/>
    <w:rsid w:val="00843292"/>
    <w:rsid w:val="00843DCB"/>
    <w:rsid w:val="008444E8"/>
    <w:rsid w:val="00844E80"/>
    <w:rsid w:val="00846FE7"/>
    <w:rsid w:val="008501D3"/>
    <w:rsid w:val="008505A8"/>
    <w:rsid w:val="00855D9F"/>
    <w:rsid w:val="00856911"/>
    <w:rsid w:val="00863944"/>
    <w:rsid w:val="008677FD"/>
    <w:rsid w:val="008706D4"/>
    <w:rsid w:val="00870F8A"/>
    <w:rsid w:val="008719A4"/>
    <w:rsid w:val="00871D23"/>
    <w:rsid w:val="00872080"/>
    <w:rsid w:val="00874312"/>
    <w:rsid w:val="0087437C"/>
    <w:rsid w:val="00875CD7"/>
    <w:rsid w:val="00876B4D"/>
    <w:rsid w:val="00877F18"/>
    <w:rsid w:val="00883606"/>
    <w:rsid w:val="00885C50"/>
    <w:rsid w:val="00892564"/>
    <w:rsid w:val="00893AAE"/>
    <w:rsid w:val="00894A88"/>
    <w:rsid w:val="00895386"/>
    <w:rsid w:val="0089701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46F"/>
    <w:rsid w:val="008C0C99"/>
    <w:rsid w:val="008C1F87"/>
    <w:rsid w:val="008C2017"/>
    <w:rsid w:val="008C4958"/>
    <w:rsid w:val="008C4BAA"/>
    <w:rsid w:val="008C6AE8"/>
    <w:rsid w:val="008C7327"/>
    <w:rsid w:val="008C7573"/>
    <w:rsid w:val="008D0DB2"/>
    <w:rsid w:val="008D34F1"/>
    <w:rsid w:val="008D39D8"/>
    <w:rsid w:val="008D6D1A"/>
    <w:rsid w:val="008E065E"/>
    <w:rsid w:val="008E0927"/>
    <w:rsid w:val="008E1909"/>
    <w:rsid w:val="008E2B90"/>
    <w:rsid w:val="008E3F95"/>
    <w:rsid w:val="008E50AE"/>
    <w:rsid w:val="008F071C"/>
    <w:rsid w:val="008F1EAB"/>
    <w:rsid w:val="008F33DC"/>
    <w:rsid w:val="008F45EA"/>
    <w:rsid w:val="008F477F"/>
    <w:rsid w:val="00901988"/>
    <w:rsid w:val="00902350"/>
    <w:rsid w:val="0090336B"/>
    <w:rsid w:val="009053AA"/>
    <w:rsid w:val="00906939"/>
    <w:rsid w:val="00910B7D"/>
    <w:rsid w:val="00911DFB"/>
    <w:rsid w:val="009139D9"/>
    <w:rsid w:val="00913E78"/>
    <w:rsid w:val="00914AD8"/>
    <w:rsid w:val="00916079"/>
    <w:rsid w:val="0091677C"/>
    <w:rsid w:val="00917CE9"/>
    <w:rsid w:val="00920BF2"/>
    <w:rsid w:val="00922010"/>
    <w:rsid w:val="00923405"/>
    <w:rsid w:val="009250E9"/>
    <w:rsid w:val="0093028F"/>
    <w:rsid w:val="00931BD9"/>
    <w:rsid w:val="0093669A"/>
    <w:rsid w:val="009368F3"/>
    <w:rsid w:val="009404FA"/>
    <w:rsid w:val="00940D7B"/>
    <w:rsid w:val="00941636"/>
    <w:rsid w:val="00943742"/>
    <w:rsid w:val="00945C05"/>
    <w:rsid w:val="00946945"/>
    <w:rsid w:val="00947713"/>
    <w:rsid w:val="00950DE7"/>
    <w:rsid w:val="00951BEA"/>
    <w:rsid w:val="00953920"/>
    <w:rsid w:val="00953D47"/>
    <w:rsid w:val="0095681E"/>
    <w:rsid w:val="009572D4"/>
    <w:rsid w:val="00961921"/>
    <w:rsid w:val="0096430A"/>
    <w:rsid w:val="00965156"/>
    <w:rsid w:val="0096554B"/>
    <w:rsid w:val="0096584A"/>
    <w:rsid w:val="00965C86"/>
    <w:rsid w:val="00970058"/>
    <w:rsid w:val="00971F08"/>
    <w:rsid w:val="0097603D"/>
    <w:rsid w:val="00976949"/>
    <w:rsid w:val="00980477"/>
    <w:rsid w:val="00985253"/>
    <w:rsid w:val="009853B3"/>
    <w:rsid w:val="009868A4"/>
    <w:rsid w:val="0098744F"/>
    <w:rsid w:val="00990630"/>
    <w:rsid w:val="00990EC9"/>
    <w:rsid w:val="00991761"/>
    <w:rsid w:val="009918BF"/>
    <w:rsid w:val="009943F3"/>
    <w:rsid w:val="00994DCA"/>
    <w:rsid w:val="009960EC"/>
    <w:rsid w:val="009970DD"/>
    <w:rsid w:val="009A0FBA"/>
    <w:rsid w:val="009A1601"/>
    <w:rsid w:val="009A1654"/>
    <w:rsid w:val="009A1A91"/>
    <w:rsid w:val="009A462D"/>
    <w:rsid w:val="009A5CBA"/>
    <w:rsid w:val="009B1F30"/>
    <w:rsid w:val="009B3AC2"/>
    <w:rsid w:val="009B4DF4"/>
    <w:rsid w:val="009B564E"/>
    <w:rsid w:val="009B64E5"/>
    <w:rsid w:val="009B7E87"/>
    <w:rsid w:val="009C3D55"/>
    <w:rsid w:val="009C403E"/>
    <w:rsid w:val="009C7801"/>
    <w:rsid w:val="009D4FF0"/>
    <w:rsid w:val="009D703C"/>
    <w:rsid w:val="009D718F"/>
    <w:rsid w:val="009E04D1"/>
    <w:rsid w:val="009E068F"/>
    <w:rsid w:val="009E14E0"/>
    <w:rsid w:val="009E35DB"/>
    <w:rsid w:val="009E384F"/>
    <w:rsid w:val="009E47A3"/>
    <w:rsid w:val="009E7FB1"/>
    <w:rsid w:val="009F08F3"/>
    <w:rsid w:val="009F344F"/>
    <w:rsid w:val="009F56A4"/>
    <w:rsid w:val="009F719D"/>
    <w:rsid w:val="009F72C3"/>
    <w:rsid w:val="00A008A7"/>
    <w:rsid w:val="00A0145F"/>
    <w:rsid w:val="00A048A8"/>
    <w:rsid w:val="00A04F49"/>
    <w:rsid w:val="00A13E54"/>
    <w:rsid w:val="00A17F63"/>
    <w:rsid w:val="00A2193B"/>
    <w:rsid w:val="00A2351A"/>
    <w:rsid w:val="00A2512B"/>
    <w:rsid w:val="00A264A9"/>
    <w:rsid w:val="00A2750B"/>
    <w:rsid w:val="00A27785"/>
    <w:rsid w:val="00A30187"/>
    <w:rsid w:val="00A320AE"/>
    <w:rsid w:val="00A326A6"/>
    <w:rsid w:val="00A3448A"/>
    <w:rsid w:val="00A34EB3"/>
    <w:rsid w:val="00A36297"/>
    <w:rsid w:val="00A41411"/>
    <w:rsid w:val="00A419CB"/>
    <w:rsid w:val="00A41E2B"/>
    <w:rsid w:val="00A45B74"/>
    <w:rsid w:val="00A47AE7"/>
    <w:rsid w:val="00A52019"/>
    <w:rsid w:val="00A5277B"/>
    <w:rsid w:val="00A52E1D"/>
    <w:rsid w:val="00A570F9"/>
    <w:rsid w:val="00A61499"/>
    <w:rsid w:val="00A62A77"/>
    <w:rsid w:val="00A62DAC"/>
    <w:rsid w:val="00A63483"/>
    <w:rsid w:val="00A657D7"/>
    <w:rsid w:val="00A660AC"/>
    <w:rsid w:val="00A679AC"/>
    <w:rsid w:val="00A67E6C"/>
    <w:rsid w:val="00A709CB"/>
    <w:rsid w:val="00A71B99"/>
    <w:rsid w:val="00A7307C"/>
    <w:rsid w:val="00A739D0"/>
    <w:rsid w:val="00A761D4"/>
    <w:rsid w:val="00A76C83"/>
    <w:rsid w:val="00A76E53"/>
    <w:rsid w:val="00A77EC4"/>
    <w:rsid w:val="00A92879"/>
    <w:rsid w:val="00A93157"/>
    <w:rsid w:val="00A9442A"/>
    <w:rsid w:val="00AA016F"/>
    <w:rsid w:val="00AA0295"/>
    <w:rsid w:val="00AA1ED6"/>
    <w:rsid w:val="00AA51D6"/>
    <w:rsid w:val="00AA6B32"/>
    <w:rsid w:val="00AA75F3"/>
    <w:rsid w:val="00AA7CEC"/>
    <w:rsid w:val="00AB0BC8"/>
    <w:rsid w:val="00AB0C8E"/>
    <w:rsid w:val="00AB11CA"/>
    <w:rsid w:val="00AB14D9"/>
    <w:rsid w:val="00AB1DDB"/>
    <w:rsid w:val="00AB4AB8"/>
    <w:rsid w:val="00AB655E"/>
    <w:rsid w:val="00AB69FF"/>
    <w:rsid w:val="00AC007F"/>
    <w:rsid w:val="00AC2255"/>
    <w:rsid w:val="00AC2ECD"/>
    <w:rsid w:val="00AC3119"/>
    <w:rsid w:val="00AC49FB"/>
    <w:rsid w:val="00AC5A10"/>
    <w:rsid w:val="00AD0AA3"/>
    <w:rsid w:val="00AD0CB6"/>
    <w:rsid w:val="00AD3F94"/>
    <w:rsid w:val="00AD4A5A"/>
    <w:rsid w:val="00AE27AC"/>
    <w:rsid w:val="00AE2834"/>
    <w:rsid w:val="00AE40E0"/>
    <w:rsid w:val="00AE4DBA"/>
    <w:rsid w:val="00AE4F07"/>
    <w:rsid w:val="00AE7E17"/>
    <w:rsid w:val="00AF0A66"/>
    <w:rsid w:val="00AF1C5D"/>
    <w:rsid w:val="00AF42D7"/>
    <w:rsid w:val="00B006FE"/>
    <w:rsid w:val="00B007CB"/>
    <w:rsid w:val="00B0080D"/>
    <w:rsid w:val="00B02AA9"/>
    <w:rsid w:val="00B02FA3"/>
    <w:rsid w:val="00B03121"/>
    <w:rsid w:val="00B041A3"/>
    <w:rsid w:val="00B05084"/>
    <w:rsid w:val="00B0781B"/>
    <w:rsid w:val="00B1208D"/>
    <w:rsid w:val="00B12C7C"/>
    <w:rsid w:val="00B157F9"/>
    <w:rsid w:val="00B17B6C"/>
    <w:rsid w:val="00B200C2"/>
    <w:rsid w:val="00B20256"/>
    <w:rsid w:val="00B20D09"/>
    <w:rsid w:val="00B25F05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1B82"/>
    <w:rsid w:val="00B45A52"/>
    <w:rsid w:val="00B45D6A"/>
    <w:rsid w:val="00B46175"/>
    <w:rsid w:val="00B4785E"/>
    <w:rsid w:val="00B52700"/>
    <w:rsid w:val="00B6188F"/>
    <w:rsid w:val="00B664C7"/>
    <w:rsid w:val="00B739F6"/>
    <w:rsid w:val="00B74C58"/>
    <w:rsid w:val="00B81A6C"/>
    <w:rsid w:val="00B8369A"/>
    <w:rsid w:val="00B85DE5"/>
    <w:rsid w:val="00B877B7"/>
    <w:rsid w:val="00B903FD"/>
    <w:rsid w:val="00B90F73"/>
    <w:rsid w:val="00B93B59"/>
    <w:rsid w:val="00B9406A"/>
    <w:rsid w:val="00B97752"/>
    <w:rsid w:val="00BA2280"/>
    <w:rsid w:val="00BA2A08"/>
    <w:rsid w:val="00BA3B38"/>
    <w:rsid w:val="00BA4264"/>
    <w:rsid w:val="00BA56D2"/>
    <w:rsid w:val="00BA76E0"/>
    <w:rsid w:val="00BA7E23"/>
    <w:rsid w:val="00BB2A25"/>
    <w:rsid w:val="00BB426F"/>
    <w:rsid w:val="00BB49D6"/>
    <w:rsid w:val="00BB51E9"/>
    <w:rsid w:val="00BC0FDC"/>
    <w:rsid w:val="00BC103A"/>
    <w:rsid w:val="00BC3053"/>
    <w:rsid w:val="00BC4D2E"/>
    <w:rsid w:val="00BC5C70"/>
    <w:rsid w:val="00BD1D01"/>
    <w:rsid w:val="00BD3D58"/>
    <w:rsid w:val="00BD48AC"/>
    <w:rsid w:val="00BD5F1A"/>
    <w:rsid w:val="00BE1234"/>
    <w:rsid w:val="00BE2FA6"/>
    <w:rsid w:val="00BE333F"/>
    <w:rsid w:val="00BE4C27"/>
    <w:rsid w:val="00BE7406"/>
    <w:rsid w:val="00BE7603"/>
    <w:rsid w:val="00BF241C"/>
    <w:rsid w:val="00BF2A2D"/>
    <w:rsid w:val="00BF3279"/>
    <w:rsid w:val="00BF67F1"/>
    <w:rsid w:val="00BF74C7"/>
    <w:rsid w:val="00C00061"/>
    <w:rsid w:val="00C014E2"/>
    <w:rsid w:val="00C015F1"/>
    <w:rsid w:val="00C01F33"/>
    <w:rsid w:val="00C02CC6"/>
    <w:rsid w:val="00C040F7"/>
    <w:rsid w:val="00C041B0"/>
    <w:rsid w:val="00C044AB"/>
    <w:rsid w:val="00C05706"/>
    <w:rsid w:val="00C06D7B"/>
    <w:rsid w:val="00C07377"/>
    <w:rsid w:val="00C10478"/>
    <w:rsid w:val="00C12107"/>
    <w:rsid w:val="00C1498A"/>
    <w:rsid w:val="00C14D4B"/>
    <w:rsid w:val="00C154BB"/>
    <w:rsid w:val="00C26277"/>
    <w:rsid w:val="00C279B5"/>
    <w:rsid w:val="00C27C45"/>
    <w:rsid w:val="00C32054"/>
    <w:rsid w:val="00C35A97"/>
    <w:rsid w:val="00C3719D"/>
    <w:rsid w:val="00C40985"/>
    <w:rsid w:val="00C4131B"/>
    <w:rsid w:val="00C50513"/>
    <w:rsid w:val="00C52770"/>
    <w:rsid w:val="00C54995"/>
    <w:rsid w:val="00C54D41"/>
    <w:rsid w:val="00C57EA9"/>
    <w:rsid w:val="00C60783"/>
    <w:rsid w:val="00C64672"/>
    <w:rsid w:val="00C6603D"/>
    <w:rsid w:val="00C70697"/>
    <w:rsid w:val="00C70E71"/>
    <w:rsid w:val="00C71A68"/>
    <w:rsid w:val="00C726A3"/>
    <w:rsid w:val="00C72EF4"/>
    <w:rsid w:val="00C75D2F"/>
    <w:rsid w:val="00C767BE"/>
    <w:rsid w:val="00C76899"/>
    <w:rsid w:val="00C76E3C"/>
    <w:rsid w:val="00C81568"/>
    <w:rsid w:val="00C82C6C"/>
    <w:rsid w:val="00C8394C"/>
    <w:rsid w:val="00C9027A"/>
    <w:rsid w:val="00C9068E"/>
    <w:rsid w:val="00C93C4B"/>
    <w:rsid w:val="00C944AB"/>
    <w:rsid w:val="00C95B40"/>
    <w:rsid w:val="00C95F6B"/>
    <w:rsid w:val="00CA1ED8"/>
    <w:rsid w:val="00CA4676"/>
    <w:rsid w:val="00CA7626"/>
    <w:rsid w:val="00CB1F63"/>
    <w:rsid w:val="00CB360A"/>
    <w:rsid w:val="00CB6232"/>
    <w:rsid w:val="00CB6B2D"/>
    <w:rsid w:val="00CB7170"/>
    <w:rsid w:val="00CC040E"/>
    <w:rsid w:val="00CC111F"/>
    <w:rsid w:val="00CC2011"/>
    <w:rsid w:val="00CC3EA0"/>
    <w:rsid w:val="00CC4782"/>
    <w:rsid w:val="00CC69F4"/>
    <w:rsid w:val="00CC73BC"/>
    <w:rsid w:val="00CC7B45"/>
    <w:rsid w:val="00CD1188"/>
    <w:rsid w:val="00CD2ED1"/>
    <w:rsid w:val="00CD337B"/>
    <w:rsid w:val="00CD6052"/>
    <w:rsid w:val="00CE0424"/>
    <w:rsid w:val="00CE2C5A"/>
    <w:rsid w:val="00CE30CF"/>
    <w:rsid w:val="00CE3B1F"/>
    <w:rsid w:val="00CE47AA"/>
    <w:rsid w:val="00CE7561"/>
    <w:rsid w:val="00CF1354"/>
    <w:rsid w:val="00CF363F"/>
    <w:rsid w:val="00CF3B1F"/>
    <w:rsid w:val="00CF3BF6"/>
    <w:rsid w:val="00CF614A"/>
    <w:rsid w:val="00CF625B"/>
    <w:rsid w:val="00CF687E"/>
    <w:rsid w:val="00D011AC"/>
    <w:rsid w:val="00D0349B"/>
    <w:rsid w:val="00D0364C"/>
    <w:rsid w:val="00D040F3"/>
    <w:rsid w:val="00D05D45"/>
    <w:rsid w:val="00D075FC"/>
    <w:rsid w:val="00D10249"/>
    <w:rsid w:val="00D115C3"/>
    <w:rsid w:val="00D11897"/>
    <w:rsid w:val="00D13135"/>
    <w:rsid w:val="00D13E4E"/>
    <w:rsid w:val="00D151A0"/>
    <w:rsid w:val="00D2153C"/>
    <w:rsid w:val="00D239A7"/>
    <w:rsid w:val="00D23F47"/>
    <w:rsid w:val="00D2617D"/>
    <w:rsid w:val="00D36E71"/>
    <w:rsid w:val="00D37D87"/>
    <w:rsid w:val="00D40B33"/>
    <w:rsid w:val="00D41532"/>
    <w:rsid w:val="00D42100"/>
    <w:rsid w:val="00D4318F"/>
    <w:rsid w:val="00D438BF"/>
    <w:rsid w:val="00D440F8"/>
    <w:rsid w:val="00D45837"/>
    <w:rsid w:val="00D47F2F"/>
    <w:rsid w:val="00D50F97"/>
    <w:rsid w:val="00D546FF"/>
    <w:rsid w:val="00D55361"/>
    <w:rsid w:val="00D55AD5"/>
    <w:rsid w:val="00D5694F"/>
    <w:rsid w:val="00D576CA"/>
    <w:rsid w:val="00D60BBC"/>
    <w:rsid w:val="00D61AF5"/>
    <w:rsid w:val="00D652B5"/>
    <w:rsid w:val="00D66155"/>
    <w:rsid w:val="00D66B67"/>
    <w:rsid w:val="00D708B0"/>
    <w:rsid w:val="00D7324B"/>
    <w:rsid w:val="00D77B1D"/>
    <w:rsid w:val="00D8021F"/>
    <w:rsid w:val="00D80383"/>
    <w:rsid w:val="00D81D38"/>
    <w:rsid w:val="00D823C6"/>
    <w:rsid w:val="00D83AE9"/>
    <w:rsid w:val="00D85D9F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A7539"/>
    <w:rsid w:val="00DB0A9F"/>
    <w:rsid w:val="00DB377D"/>
    <w:rsid w:val="00DC2D36"/>
    <w:rsid w:val="00DC30E3"/>
    <w:rsid w:val="00DC53EF"/>
    <w:rsid w:val="00DE49DD"/>
    <w:rsid w:val="00DE5608"/>
    <w:rsid w:val="00DE58D0"/>
    <w:rsid w:val="00DE5F2C"/>
    <w:rsid w:val="00DE654F"/>
    <w:rsid w:val="00DF0B6E"/>
    <w:rsid w:val="00DF15E0"/>
    <w:rsid w:val="00DF37A0"/>
    <w:rsid w:val="00DF3D21"/>
    <w:rsid w:val="00DF53AD"/>
    <w:rsid w:val="00DF6C65"/>
    <w:rsid w:val="00DF71A0"/>
    <w:rsid w:val="00E04097"/>
    <w:rsid w:val="00E110E7"/>
    <w:rsid w:val="00E11B20"/>
    <w:rsid w:val="00E124E2"/>
    <w:rsid w:val="00E14D9A"/>
    <w:rsid w:val="00E17FA2"/>
    <w:rsid w:val="00E210F1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878"/>
    <w:rsid w:val="00E53B75"/>
    <w:rsid w:val="00E54E3B"/>
    <w:rsid w:val="00E57565"/>
    <w:rsid w:val="00E60ED5"/>
    <w:rsid w:val="00E63838"/>
    <w:rsid w:val="00E64434"/>
    <w:rsid w:val="00E660D3"/>
    <w:rsid w:val="00E67C51"/>
    <w:rsid w:val="00E70BB7"/>
    <w:rsid w:val="00E72EFC"/>
    <w:rsid w:val="00E74062"/>
    <w:rsid w:val="00E745D9"/>
    <w:rsid w:val="00E758EC"/>
    <w:rsid w:val="00E75E06"/>
    <w:rsid w:val="00E77027"/>
    <w:rsid w:val="00E8234C"/>
    <w:rsid w:val="00E83AA9"/>
    <w:rsid w:val="00E855DA"/>
    <w:rsid w:val="00E85928"/>
    <w:rsid w:val="00E87822"/>
    <w:rsid w:val="00E90395"/>
    <w:rsid w:val="00E90E49"/>
    <w:rsid w:val="00E917F9"/>
    <w:rsid w:val="00E9291C"/>
    <w:rsid w:val="00E93FFE"/>
    <w:rsid w:val="00E94F8A"/>
    <w:rsid w:val="00EA232D"/>
    <w:rsid w:val="00EA7A41"/>
    <w:rsid w:val="00EB077B"/>
    <w:rsid w:val="00EB11F3"/>
    <w:rsid w:val="00EB4EA2"/>
    <w:rsid w:val="00EB7964"/>
    <w:rsid w:val="00EC1D79"/>
    <w:rsid w:val="00EC2180"/>
    <w:rsid w:val="00EC27C6"/>
    <w:rsid w:val="00EC4207"/>
    <w:rsid w:val="00EC5653"/>
    <w:rsid w:val="00EC6A40"/>
    <w:rsid w:val="00EC6FFC"/>
    <w:rsid w:val="00EC71CE"/>
    <w:rsid w:val="00ED1006"/>
    <w:rsid w:val="00EF18FE"/>
    <w:rsid w:val="00EF349A"/>
    <w:rsid w:val="00EF5787"/>
    <w:rsid w:val="00EF60D0"/>
    <w:rsid w:val="00F02222"/>
    <w:rsid w:val="00F051DD"/>
    <w:rsid w:val="00F0528D"/>
    <w:rsid w:val="00F06C67"/>
    <w:rsid w:val="00F06DFD"/>
    <w:rsid w:val="00F071D1"/>
    <w:rsid w:val="00F07533"/>
    <w:rsid w:val="00F10629"/>
    <w:rsid w:val="00F14286"/>
    <w:rsid w:val="00F154BD"/>
    <w:rsid w:val="00F15FA5"/>
    <w:rsid w:val="00F17118"/>
    <w:rsid w:val="00F209B7"/>
    <w:rsid w:val="00F2376F"/>
    <w:rsid w:val="00F243D8"/>
    <w:rsid w:val="00F2649A"/>
    <w:rsid w:val="00F30828"/>
    <w:rsid w:val="00F313D6"/>
    <w:rsid w:val="00F31CC1"/>
    <w:rsid w:val="00F3528D"/>
    <w:rsid w:val="00F35E4C"/>
    <w:rsid w:val="00F40F0C"/>
    <w:rsid w:val="00F4766C"/>
    <w:rsid w:val="00F507D1"/>
    <w:rsid w:val="00F519CE"/>
    <w:rsid w:val="00F51ADA"/>
    <w:rsid w:val="00F5258C"/>
    <w:rsid w:val="00F540E6"/>
    <w:rsid w:val="00F607C5"/>
    <w:rsid w:val="00F60DEA"/>
    <w:rsid w:val="00F6302A"/>
    <w:rsid w:val="00F64C2B"/>
    <w:rsid w:val="00F651BE"/>
    <w:rsid w:val="00F67386"/>
    <w:rsid w:val="00F67F53"/>
    <w:rsid w:val="00F703BE"/>
    <w:rsid w:val="00F71F69"/>
    <w:rsid w:val="00F72B72"/>
    <w:rsid w:val="00F7329A"/>
    <w:rsid w:val="00F74BB9"/>
    <w:rsid w:val="00F75582"/>
    <w:rsid w:val="00F76EFA"/>
    <w:rsid w:val="00F804BE"/>
    <w:rsid w:val="00F817CE"/>
    <w:rsid w:val="00F8456C"/>
    <w:rsid w:val="00F849C6"/>
    <w:rsid w:val="00F859D8"/>
    <w:rsid w:val="00F868F5"/>
    <w:rsid w:val="00F86F98"/>
    <w:rsid w:val="00F878C1"/>
    <w:rsid w:val="00F9056A"/>
    <w:rsid w:val="00F90F8D"/>
    <w:rsid w:val="00F92782"/>
    <w:rsid w:val="00F92F72"/>
    <w:rsid w:val="00F93349"/>
    <w:rsid w:val="00F93AA9"/>
    <w:rsid w:val="00F93C9A"/>
    <w:rsid w:val="00F93E34"/>
    <w:rsid w:val="00F96985"/>
    <w:rsid w:val="00F9721C"/>
    <w:rsid w:val="00F97838"/>
    <w:rsid w:val="00FA1A26"/>
    <w:rsid w:val="00FA28B7"/>
    <w:rsid w:val="00FA2BB3"/>
    <w:rsid w:val="00FA325B"/>
    <w:rsid w:val="00FA44CE"/>
    <w:rsid w:val="00FA6F7C"/>
    <w:rsid w:val="00FA7CD3"/>
    <w:rsid w:val="00FB0C3A"/>
    <w:rsid w:val="00FB4C80"/>
    <w:rsid w:val="00FB4F04"/>
    <w:rsid w:val="00FB6A6A"/>
    <w:rsid w:val="00FB7A53"/>
    <w:rsid w:val="00FC30C8"/>
    <w:rsid w:val="00FC4ECE"/>
    <w:rsid w:val="00FC56A9"/>
    <w:rsid w:val="00FC6C7E"/>
    <w:rsid w:val="00FC7429"/>
    <w:rsid w:val="00FD07F6"/>
    <w:rsid w:val="00FD1EC8"/>
    <w:rsid w:val="00FD47ED"/>
    <w:rsid w:val="00FD74DB"/>
    <w:rsid w:val="00FD7660"/>
    <w:rsid w:val="00FE0655"/>
    <w:rsid w:val="00FE1FF0"/>
    <w:rsid w:val="00FE2365"/>
    <w:rsid w:val="00FE4C7B"/>
    <w:rsid w:val="00FE6D96"/>
    <w:rsid w:val="00FE704D"/>
    <w:rsid w:val="00FE7336"/>
    <w:rsid w:val="00FE787C"/>
    <w:rsid w:val="00FF3A11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styleId="ListParagraph">
    <w:name w:val="List Paragraph"/>
    <w:basedOn w:val="Normal"/>
    <w:uiPriority w:val="34"/>
    <w:qFormat/>
    <w:rsid w:val="00FA44CE"/>
    <w:pPr>
      <w:ind w:left="720"/>
      <w:contextualSpacing/>
    </w:pPr>
  </w:style>
  <w:style w:type="table" w:styleId="TableGrid">
    <w:name w:val="Table Grid"/>
    <w:basedOn w:val="TableNormal"/>
    <w:rsid w:val="005A4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8505A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D8BB9-E5BC-4623-A34E-968B5AFDFC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9b239327-9e80-40e4-b1b7-4394fed77a33"/>
    <ds:schemaRef ds:uri="http://purl.org/dc/elements/1.1/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E0C13D0-8594-4265-A8DA-AC761AC3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567</TotalTime>
  <Pages>7</Pages>
  <Words>1586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11032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119</cp:revision>
  <cp:lastPrinted>2008-01-31T16:09:00Z</cp:lastPrinted>
  <dcterms:created xsi:type="dcterms:W3CDTF">2019-05-02T09:39:00Z</dcterms:created>
  <dcterms:modified xsi:type="dcterms:W3CDTF">2019-05-03T18:56:00Z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</Properties>
</file>